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E72" w:rsidRDefault="00C53E72" w:rsidP="00C53E72">
      <w:pPr>
        <w:pStyle w:val="Default"/>
        <w:tabs>
          <w:tab w:val="left" w:pos="0"/>
          <w:tab w:val="left" w:pos="142"/>
        </w:tabs>
        <w:jc w:val="center"/>
        <w:rPr>
          <w:b/>
          <w:bCs/>
          <w:sz w:val="36"/>
          <w:szCs w:val="36"/>
        </w:rPr>
      </w:pPr>
    </w:p>
    <w:p w:rsidR="00C53E72" w:rsidRDefault="00C53E72" w:rsidP="00C53E72">
      <w:pPr>
        <w:pStyle w:val="Default"/>
        <w:tabs>
          <w:tab w:val="left" w:pos="0"/>
          <w:tab w:val="left" w:pos="142"/>
        </w:tabs>
        <w:jc w:val="center"/>
        <w:rPr>
          <w:b/>
          <w:bCs/>
          <w:sz w:val="36"/>
          <w:szCs w:val="36"/>
        </w:rPr>
      </w:pPr>
    </w:p>
    <w:p w:rsidR="00C53E72" w:rsidRDefault="00C53E72" w:rsidP="00C53E72">
      <w:pPr>
        <w:pStyle w:val="Default"/>
        <w:tabs>
          <w:tab w:val="left" w:pos="0"/>
          <w:tab w:val="left" w:pos="142"/>
        </w:tabs>
        <w:jc w:val="center"/>
        <w:rPr>
          <w:b/>
          <w:bCs/>
          <w:sz w:val="36"/>
          <w:szCs w:val="36"/>
          <w:lang w:val="en-US" w:eastAsia="zh-CN"/>
        </w:rPr>
      </w:pPr>
      <w:r>
        <w:rPr>
          <w:b/>
          <w:bCs/>
          <w:sz w:val="36"/>
          <w:szCs w:val="36"/>
        </w:rPr>
        <w:t xml:space="preserve">CODUL ETIC AL CADRULUI DIDACTIC </w:t>
      </w:r>
    </w:p>
    <w:p w:rsidR="00C53E72" w:rsidRDefault="00C53E72" w:rsidP="00C53E72">
      <w:pPr>
        <w:pStyle w:val="Default"/>
        <w:tabs>
          <w:tab w:val="left" w:pos="0"/>
          <w:tab w:val="left" w:pos="142"/>
        </w:tabs>
        <w:jc w:val="center"/>
        <w:rPr>
          <w:b/>
          <w:bCs/>
          <w:sz w:val="36"/>
          <w:szCs w:val="36"/>
        </w:rPr>
      </w:pPr>
    </w:p>
    <w:p w:rsidR="00C53E72" w:rsidRDefault="00C53E72" w:rsidP="00C53E72">
      <w:pPr>
        <w:pStyle w:val="Default"/>
        <w:tabs>
          <w:tab w:val="left" w:pos="0"/>
          <w:tab w:val="left" w:pos="142"/>
        </w:tabs>
        <w:jc w:val="both"/>
        <w:rPr>
          <w:b/>
          <w:bCs/>
          <w:sz w:val="36"/>
          <w:szCs w:val="36"/>
        </w:rPr>
      </w:pP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Cadrele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didactice</w:t>
      </w:r>
      <w:proofErr w:type="spellEnd"/>
      <w:r>
        <w:rPr>
          <w:bCs/>
          <w:sz w:val="28"/>
          <w:szCs w:val="28"/>
        </w:rPr>
        <w:t xml:space="preserve"> au </w:t>
      </w:r>
      <w:proofErr w:type="spellStart"/>
      <w:r>
        <w:rPr>
          <w:bCs/>
          <w:sz w:val="28"/>
          <w:szCs w:val="28"/>
        </w:rPr>
        <w:t>obligatia</w:t>
      </w:r>
      <w:proofErr w:type="spellEnd"/>
      <w:r>
        <w:rPr>
          <w:bCs/>
          <w:sz w:val="28"/>
          <w:szCs w:val="28"/>
        </w:rPr>
        <w:t xml:space="preserve"> de a </w:t>
      </w:r>
      <w:proofErr w:type="spellStart"/>
      <w:r>
        <w:rPr>
          <w:bCs/>
          <w:sz w:val="28"/>
          <w:szCs w:val="28"/>
        </w:rPr>
        <w:t>cunoaste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respecata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prevederile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Normativelor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Metodologiilor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Programelor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vigoare</w:t>
      </w:r>
      <w:proofErr w:type="spellEnd"/>
      <w:r>
        <w:rPr>
          <w:bCs/>
          <w:sz w:val="28"/>
          <w:szCs w:val="28"/>
        </w:rPr>
        <w:t>.</w:t>
      </w: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Intreg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personalul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didactic</w:t>
      </w:r>
      <w:proofErr w:type="spellEnd"/>
      <w:r>
        <w:rPr>
          <w:bCs/>
          <w:sz w:val="28"/>
          <w:szCs w:val="28"/>
        </w:rPr>
        <w:t xml:space="preserve"> are </w:t>
      </w:r>
      <w:proofErr w:type="spellStart"/>
      <w:r>
        <w:rPr>
          <w:bCs/>
          <w:sz w:val="28"/>
          <w:szCs w:val="28"/>
        </w:rPr>
        <w:t>obligatia</w:t>
      </w:r>
      <w:proofErr w:type="spellEnd"/>
      <w:r>
        <w:rPr>
          <w:bCs/>
          <w:sz w:val="28"/>
          <w:szCs w:val="28"/>
        </w:rPr>
        <w:t xml:space="preserve"> de a </w:t>
      </w:r>
      <w:proofErr w:type="spellStart"/>
      <w:r>
        <w:rPr>
          <w:bCs/>
          <w:sz w:val="28"/>
          <w:szCs w:val="28"/>
        </w:rPr>
        <w:t>cunoaste</w:t>
      </w:r>
      <w:proofErr w:type="spellEnd"/>
      <w:r>
        <w:rPr>
          <w:bCs/>
          <w:sz w:val="28"/>
          <w:szCs w:val="28"/>
        </w:rPr>
        <w:t xml:space="preserve"> si de a </w:t>
      </w:r>
      <w:proofErr w:type="spellStart"/>
      <w:r>
        <w:rPr>
          <w:bCs/>
          <w:sz w:val="28"/>
          <w:szCs w:val="28"/>
        </w:rPr>
        <w:t>aplica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mod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adecvat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teoriile</w:t>
      </w:r>
      <w:proofErr w:type="spellEnd"/>
      <w:r>
        <w:rPr>
          <w:bCs/>
          <w:sz w:val="28"/>
          <w:szCs w:val="28"/>
        </w:rPr>
        <w:t xml:space="preserve"> modern ale </w:t>
      </w:r>
      <w:proofErr w:type="spellStart"/>
      <w:r>
        <w:rPr>
          <w:bCs/>
          <w:sz w:val="28"/>
          <w:szCs w:val="28"/>
        </w:rPr>
        <w:t>invatarii</w:t>
      </w:r>
      <w:proofErr w:type="spellEnd"/>
      <w:r>
        <w:rPr>
          <w:bCs/>
          <w:sz w:val="28"/>
          <w:szCs w:val="28"/>
        </w:rPr>
        <w:t xml:space="preserve">, in </w:t>
      </w:r>
      <w:proofErr w:type="spellStart"/>
      <w:r>
        <w:rPr>
          <w:bCs/>
          <w:sz w:val="28"/>
          <w:szCs w:val="28"/>
        </w:rPr>
        <w:t>vederea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construirii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unui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demers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didactic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centrat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elev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cu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scopul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dezvoltarii</w:t>
      </w:r>
      <w:proofErr w:type="spellEnd"/>
      <w:r>
        <w:rPr>
          <w:bCs/>
          <w:sz w:val="28"/>
          <w:szCs w:val="28"/>
        </w:rPr>
        <w:t xml:space="preserve"> sale.</w:t>
      </w: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Evaluarea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cunostintelor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abilitatilor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competentelor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elevilor</w:t>
      </w:r>
      <w:proofErr w:type="spellEnd"/>
      <w:r>
        <w:rPr>
          <w:bCs/>
          <w:sz w:val="28"/>
          <w:szCs w:val="28"/>
        </w:rPr>
        <w:t xml:space="preserve"> se face </w:t>
      </w:r>
      <w:proofErr w:type="spellStart"/>
      <w:r>
        <w:rPr>
          <w:bCs/>
          <w:sz w:val="28"/>
          <w:szCs w:val="28"/>
        </w:rPr>
        <w:t>periodic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ritmic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printr</w:t>
      </w:r>
      <w:proofErr w:type="spellEnd"/>
      <w:r>
        <w:rPr>
          <w:bCs/>
          <w:sz w:val="28"/>
          <w:szCs w:val="28"/>
        </w:rPr>
        <w:t xml:space="preserve">-o </w:t>
      </w:r>
      <w:proofErr w:type="spellStart"/>
      <w:r>
        <w:rPr>
          <w:bCs/>
          <w:sz w:val="28"/>
          <w:szCs w:val="28"/>
        </w:rPr>
        <w:t>varietate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mijloace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folosite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obiectivitate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corectitudine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pentru</w:t>
      </w:r>
      <w:proofErr w:type="spellEnd"/>
      <w:r>
        <w:rPr>
          <w:bCs/>
          <w:sz w:val="28"/>
          <w:szCs w:val="28"/>
        </w:rPr>
        <w:t xml:space="preserve"> a </w:t>
      </w:r>
      <w:proofErr w:type="spellStart"/>
      <w:r>
        <w:rPr>
          <w:bCs/>
          <w:sz w:val="28"/>
          <w:szCs w:val="28"/>
        </w:rPr>
        <w:t>oferi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posibilitati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afirmare</w:t>
      </w:r>
      <w:proofErr w:type="spellEnd"/>
      <w:r>
        <w:rPr>
          <w:bCs/>
          <w:sz w:val="28"/>
          <w:szCs w:val="28"/>
        </w:rPr>
        <w:t xml:space="preserve"> a </w:t>
      </w:r>
      <w:proofErr w:type="spellStart"/>
      <w:r>
        <w:rPr>
          <w:bCs/>
          <w:sz w:val="28"/>
          <w:szCs w:val="28"/>
        </w:rPr>
        <w:t>tuturor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laturilor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personalitatii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acestora</w:t>
      </w:r>
      <w:proofErr w:type="spellEnd"/>
      <w:r>
        <w:rPr>
          <w:bCs/>
          <w:sz w:val="28"/>
          <w:szCs w:val="28"/>
        </w:rPr>
        <w:t xml:space="preserve"> </w:t>
      </w:r>
      <w:r>
        <w:rPr>
          <w:rFonts w:ascii="Arial Narrow" w:hAnsi="Arial Narrow"/>
          <w:bCs/>
          <w:sz w:val="28"/>
          <w:szCs w:val="28"/>
        </w:rPr>
        <w:t>(</w:t>
      </w:r>
      <w:proofErr w:type="spellStart"/>
      <w:r>
        <w:rPr>
          <w:bCs/>
          <w:sz w:val="28"/>
          <w:szCs w:val="28"/>
        </w:rPr>
        <w:t>inteligenta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imaginatia</w:t>
      </w:r>
      <w:proofErr w:type="spellEnd"/>
      <w:r>
        <w:rPr>
          <w:bCs/>
          <w:sz w:val="28"/>
          <w:szCs w:val="28"/>
        </w:rPr>
        <w:t xml:space="preserve">, spiritual </w:t>
      </w:r>
      <w:proofErr w:type="spellStart"/>
      <w:r>
        <w:rPr>
          <w:bCs/>
          <w:sz w:val="28"/>
          <w:szCs w:val="28"/>
        </w:rPr>
        <w:t>critic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sensibilitatea</w:t>
      </w:r>
      <w:proofErr w:type="spellEnd"/>
      <w:r>
        <w:rPr>
          <w:rFonts w:ascii="Arial Narrow" w:hAnsi="Arial Narrow"/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Profesorii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trebuie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informeze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despre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modalitatile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criteriile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evaluare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</w:t>
      </w:r>
      <w:proofErr w:type="spellEnd"/>
      <w:r>
        <w:rPr>
          <w:bCs/>
          <w:sz w:val="28"/>
          <w:szCs w:val="28"/>
        </w:rPr>
        <w:t xml:space="preserve"> care le vor </w:t>
      </w:r>
      <w:proofErr w:type="spellStart"/>
      <w:r>
        <w:rPr>
          <w:bCs/>
          <w:sz w:val="28"/>
          <w:szCs w:val="28"/>
        </w:rPr>
        <w:t>aplica</w:t>
      </w:r>
      <w:proofErr w:type="spellEnd"/>
      <w:r>
        <w:rPr>
          <w:bCs/>
          <w:sz w:val="28"/>
          <w:szCs w:val="28"/>
        </w:rPr>
        <w:t>.</w:t>
      </w: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Profesorii</w:t>
      </w:r>
      <w:proofErr w:type="spellEnd"/>
      <w:r>
        <w:rPr>
          <w:bCs/>
          <w:sz w:val="28"/>
          <w:szCs w:val="28"/>
        </w:rPr>
        <w:t xml:space="preserve"> au </w:t>
      </w:r>
      <w:proofErr w:type="spellStart"/>
      <w:r>
        <w:rPr>
          <w:bCs/>
          <w:sz w:val="28"/>
          <w:szCs w:val="28"/>
        </w:rPr>
        <w:t>obligatia</w:t>
      </w:r>
      <w:proofErr w:type="spellEnd"/>
      <w:r>
        <w:rPr>
          <w:bCs/>
          <w:sz w:val="28"/>
          <w:szCs w:val="28"/>
        </w:rPr>
        <w:t xml:space="preserve"> de a </w:t>
      </w:r>
      <w:proofErr w:type="spellStart"/>
      <w:r>
        <w:rPr>
          <w:bCs/>
          <w:sz w:val="28"/>
          <w:szCs w:val="28"/>
        </w:rPr>
        <w:t>comunica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familiile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elevilor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mod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periodic</w:t>
      </w:r>
      <w:proofErr w:type="spellEnd"/>
      <w:r>
        <w:rPr>
          <w:bCs/>
          <w:sz w:val="28"/>
          <w:szCs w:val="28"/>
        </w:rPr>
        <w:t xml:space="preserve"> si de </w:t>
      </w:r>
      <w:proofErr w:type="spellStart"/>
      <w:r>
        <w:rPr>
          <w:bCs/>
          <w:sz w:val="28"/>
          <w:szCs w:val="28"/>
        </w:rPr>
        <w:t>cate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ori</w:t>
      </w:r>
      <w:proofErr w:type="spellEnd"/>
      <w:r>
        <w:rPr>
          <w:bCs/>
          <w:sz w:val="28"/>
          <w:szCs w:val="28"/>
        </w:rPr>
        <w:t xml:space="preserve"> este </w:t>
      </w:r>
      <w:proofErr w:type="spellStart"/>
      <w:r>
        <w:rPr>
          <w:bCs/>
          <w:sz w:val="28"/>
          <w:szCs w:val="28"/>
        </w:rPr>
        <w:t>necesar</w:t>
      </w:r>
      <w:proofErr w:type="spellEnd"/>
      <w:r>
        <w:rPr>
          <w:bCs/>
          <w:sz w:val="28"/>
          <w:szCs w:val="28"/>
        </w:rPr>
        <w:t>.</w:t>
      </w: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Modaliatea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adresare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atat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catre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colegi</w:t>
      </w:r>
      <w:proofErr w:type="spellEnd"/>
      <w:r>
        <w:rPr>
          <w:bCs/>
          <w:sz w:val="28"/>
          <w:szCs w:val="28"/>
        </w:rPr>
        <w:t xml:space="preserve">  cat si </w:t>
      </w:r>
      <w:proofErr w:type="spellStart"/>
      <w:r>
        <w:rPr>
          <w:bCs/>
          <w:sz w:val="28"/>
          <w:szCs w:val="28"/>
        </w:rPr>
        <w:t>catre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parinti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trebui</w:t>
      </w:r>
      <w:proofErr w:type="spellEnd"/>
      <w:r>
        <w:rPr>
          <w:bCs/>
          <w:sz w:val="28"/>
          <w:szCs w:val="28"/>
        </w:rPr>
        <w:t xml:space="preserve"> sa fie </w:t>
      </w:r>
      <w:proofErr w:type="spellStart"/>
      <w:r>
        <w:rPr>
          <w:bCs/>
          <w:sz w:val="28"/>
          <w:szCs w:val="28"/>
        </w:rPr>
        <w:t>civilizata</w:t>
      </w:r>
      <w:proofErr w:type="spellEnd"/>
      <w:r>
        <w:rPr>
          <w:bCs/>
          <w:sz w:val="28"/>
          <w:szCs w:val="28"/>
        </w:rPr>
        <w:t xml:space="preserve"> si sa </w:t>
      </w:r>
      <w:proofErr w:type="spellStart"/>
      <w:r>
        <w:rPr>
          <w:bCs/>
          <w:sz w:val="28"/>
          <w:szCs w:val="28"/>
        </w:rPr>
        <w:t>vadeasca</w:t>
      </w:r>
      <w:proofErr w:type="spellEnd"/>
      <w:r>
        <w:rPr>
          <w:bCs/>
          <w:sz w:val="28"/>
          <w:szCs w:val="28"/>
        </w:rPr>
        <w:t xml:space="preserve"> respect si </w:t>
      </w:r>
      <w:proofErr w:type="spellStart"/>
      <w:r>
        <w:rPr>
          <w:bCs/>
          <w:sz w:val="28"/>
          <w:szCs w:val="28"/>
        </w:rPr>
        <w:t>inteledgere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pentru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interlocutor</w:t>
      </w:r>
      <w:proofErr w:type="spellEnd"/>
      <w:r>
        <w:rPr>
          <w:bCs/>
          <w:sz w:val="28"/>
          <w:szCs w:val="28"/>
        </w:rPr>
        <w:t>.</w:t>
      </w:r>
    </w:p>
    <w:p w:rsidR="00C53E72" w:rsidRDefault="00C53E72" w:rsidP="00C53E72">
      <w:pPr>
        <w:pStyle w:val="Default"/>
        <w:numPr>
          <w:ilvl w:val="0"/>
          <w:numId w:val="39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Cadrele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didactice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au </w:t>
      </w:r>
      <w:proofErr w:type="spellStart"/>
      <w:r>
        <w:rPr>
          <w:bCs/>
          <w:sz w:val="28"/>
          <w:szCs w:val="28"/>
        </w:rPr>
        <w:t>urmatoarele</w:t>
      </w:r>
      <w:proofErr w:type="spellEnd"/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obligatii</w:t>
      </w:r>
      <w:proofErr w:type="spellEnd"/>
      <w:r>
        <w:rPr>
          <w:bCs/>
          <w:sz w:val="28"/>
          <w:szCs w:val="28"/>
        </w:rPr>
        <w:t>:</w:t>
      </w:r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aiba</w:t>
      </w:r>
      <w:proofErr w:type="spellEnd"/>
      <w:r>
        <w:rPr>
          <w:bCs/>
          <w:sz w:val="28"/>
          <w:szCs w:val="28"/>
        </w:rPr>
        <w:t xml:space="preserve"> o </w:t>
      </w:r>
      <w:proofErr w:type="spellStart"/>
      <w:r>
        <w:rPr>
          <w:bCs/>
          <w:sz w:val="28"/>
          <w:szCs w:val="28"/>
        </w:rPr>
        <w:t>tinuta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vestimentara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decenta</w:t>
      </w:r>
      <w:proofErr w:type="spellEnd"/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aiba</w:t>
      </w:r>
      <w:proofErr w:type="spellEnd"/>
      <w:r>
        <w:rPr>
          <w:bCs/>
          <w:sz w:val="28"/>
          <w:szCs w:val="28"/>
        </w:rPr>
        <w:t xml:space="preserve"> un </w:t>
      </w:r>
      <w:proofErr w:type="spellStart"/>
      <w:r>
        <w:rPr>
          <w:bCs/>
          <w:sz w:val="28"/>
          <w:szCs w:val="28"/>
        </w:rPr>
        <w:t>comportament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civilizat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bazat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colegialitate</w:t>
      </w:r>
      <w:proofErr w:type="spellEnd"/>
      <w:r>
        <w:rPr>
          <w:bCs/>
          <w:sz w:val="28"/>
          <w:szCs w:val="28"/>
        </w:rPr>
        <w:t xml:space="preserve"> si respect </w:t>
      </w:r>
      <w:proofErr w:type="spellStart"/>
      <w:r>
        <w:rPr>
          <w:bCs/>
          <w:sz w:val="28"/>
          <w:szCs w:val="28"/>
        </w:rPr>
        <w:t>fata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elevi</w:t>
      </w:r>
      <w:proofErr w:type="spellEnd"/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Sa nu </w:t>
      </w:r>
      <w:proofErr w:type="spellStart"/>
      <w:r>
        <w:rPr>
          <w:bCs/>
          <w:sz w:val="28"/>
          <w:szCs w:val="28"/>
        </w:rPr>
        <w:t>foloseasca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expresii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jignitoare</w:t>
      </w:r>
      <w:proofErr w:type="spellEnd"/>
      <w:r>
        <w:rPr>
          <w:bCs/>
          <w:sz w:val="28"/>
          <w:szCs w:val="28"/>
        </w:rPr>
        <w:t xml:space="preserve"> la </w:t>
      </w:r>
      <w:proofErr w:type="spellStart"/>
      <w:r>
        <w:rPr>
          <w:bCs/>
          <w:sz w:val="28"/>
          <w:szCs w:val="28"/>
        </w:rPr>
        <w:t>adresa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elevilor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parintilor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colegilor</w:t>
      </w:r>
      <w:proofErr w:type="spellEnd"/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nu vina la program </w:t>
      </w:r>
      <w:proofErr w:type="spellStart"/>
      <w:r>
        <w:rPr>
          <w:bCs/>
          <w:sz w:val="28"/>
          <w:szCs w:val="28"/>
        </w:rPr>
        <w:t>sub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influenta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bauturilor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alcoolice</w:t>
      </w:r>
      <w:proofErr w:type="spellEnd"/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aiba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telefoanele</w:t>
      </w:r>
      <w:proofErr w:type="spellEnd"/>
      <w:r>
        <w:rPr>
          <w:bCs/>
          <w:sz w:val="28"/>
          <w:szCs w:val="28"/>
        </w:rPr>
        <w:t xml:space="preserve"> mobile </w:t>
      </w:r>
      <w:proofErr w:type="spellStart"/>
      <w:r>
        <w:rPr>
          <w:bCs/>
          <w:sz w:val="28"/>
          <w:szCs w:val="28"/>
        </w:rPr>
        <w:t>inchise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timpul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orelor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curs</w:t>
      </w:r>
      <w:proofErr w:type="spellEnd"/>
    </w:p>
    <w:p w:rsidR="00C53E72" w:rsidRDefault="00C53E72" w:rsidP="00C53E72">
      <w:pPr>
        <w:pStyle w:val="Default"/>
        <w:numPr>
          <w:ilvl w:val="0"/>
          <w:numId w:val="40"/>
        </w:numPr>
        <w:tabs>
          <w:tab w:val="left" w:pos="-360"/>
          <w:tab w:val="left" w:pos="0"/>
          <w:tab w:val="left" w:pos="142"/>
        </w:tabs>
        <w:ind w:left="0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Sa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informeze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conducerea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scolii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organele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abilitate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cazul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producerii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unui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eveniment</w:t>
      </w:r>
      <w:proofErr w:type="spellEnd"/>
      <w:r>
        <w:rPr>
          <w:bCs/>
          <w:sz w:val="28"/>
          <w:szCs w:val="28"/>
        </w:rPr>
        <w:t xml:space="preserve"> de </w:t>
      </w:r>
      <w:proofErr w:type="spellStart"/>
      <w:r>
        <w:rPr>
          <w:bCs/>
          <w:sz w:val="28"/>
          <w:szCs w:val="28"/>
        </w:rPr>
        <w:t>natura</w:t>
      </w:r>
      <w:proofErr w:type="spellEnd"/>
      <w:r>
        <w:rPr>
          <w:bCs/>
          <w:sz w:val="28"/>
          <w:szCs w:val="28"/>
        </w:rPr>
        <w:t xml:space="preserve"> sa puna in </w:t>
      </w:r>
      <w:proofErr w:type="spellStart"/>
      <w:r>
        <w:rPr>
          <w:bCs/>
          <w:sz w:val="28"/>
          <w:szCs w:val="28"/>
        </w:rPr>
        <w:t>pericol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siguranta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persoanelor</w:t>
      </w:r>
      <w:proofErr w:type="spellEnd"/>
      <w:r>
        <w:rPr>
          <w:bCs/>
          <w:sz w:val="28"/>
          <w:szCs w:val="28"/>
        </w:rPr>
        <w:t xml:space="preserve"> si </w:t>
      </w:r>
      <w:proofErr w:type="spellStart"/>
      <w:r>
        <w:rPr>
          <w:bCs/>
          <w:sz w:val="28"/>
          <w:szCs w:val="28"/>
        </w:rPr>
        <w:t>securitatea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bunurilor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aflate</w:t>
      </w:r>
      <w:proofErr w:type="spellEnd"/>
      <w:r>
        <w:rPr>
          <w:bCs/>
          <w:sz w:val="28"/>
          <w:szCs w:val="28"/>
        </w:rPr>
        <w:t xml:space="preserve"> in </w:t>
      </w:r>
      <w:proofErr w:type="spellStart"/>
      <w:r>
        <w:rPr>
          <w:bCs/>
          <w:sz w:val="28"/>
          <w:szCs w:val="28"/>
        </w:rPr>
        <w:t>scoala</w:t>
      </w:r>
      <w:proofErr w:type="spellEnd"/>
    </w:p>
    <w:p w:rsidR="00C53E72" w:rsidRDefault="00C53E72" w:rsidP="00C53E72">
      <w:pPr>
        <w:tabs>
          <w:tab w:val="left" w:pos="0"/>
          <w:tab w:val="left" w:pos="142"/>
        </w:tabs>
        <w:spacing w:after="0"/>
        <w:ind w:hanging="567"/>
        <w:jc w:val="both"/>
      </w:pPr>
    </w:p>
    <w:p w:rsidR="00D7521B" w:rsidRDefault="00C53E72" w:rsidP="00FB317E">
      <w:pPr>
        <w:rPr>
          <w:lang w:val="en-US"/>
        </w:rPr>
      </w:pPr>
      <w:r>
        <w:rPr>
          <w:lang w:val="en-US"/>
        </w:rPr>
        <w:br w:type="page"/>
      </w:r>
    </w:p>
    <w:p w:rsidR="00C53E72" w:rsidRDefault="00C53E72" w:rsidP="00C53E72">
      <w:pPr>
        <w:pStyle w:val="Default"/>
        <w:jc w:val="center"/>
        <w:rPr>
          <w:b/>
          <w:bCs/>
          <w:sz w:val="36"/>
          <w:szCs w:val="36"/>
        </w:rPr>
      </w:pPr>
      <w:r w:rsidRPr="006A6804">
        <w:rPr>
          <w:b/>
          <w:bCs/>
          <w:sz w:val="36"/>
          <w:szCs w:val="36"/>
        </w:rPr>
        <w:lastRenderedPageBreak/>
        <w:t xml:space="preserve">CODUL ETIC AL ELEVULUI </w:t>
      </w:r>
    </w:p>
    <w:p w:rsidR="00C53E72" w:rsidRDefault="00C53E72" w:rsidP="00C53E72">
      <w:pPr>
        <w:pStyle w:val="Default"/>
        <w:jc w:val="center"/>
        <w:rPr>
          <w:b/>
          <w:bCs/>
          <w:sz w:val="36"/>
          <w:szCs w:val="36"/>
        </w:rPr>
      </w:pPr>
    </w:p>
    <w:p w:rsidR="00C53E72" w:rsidRPr="00A860BE" w:rsidRDefault="00C53E72" w:rsidP="00C53E72">
      <w:pPr>
        <w:pStyle w:val="Default"/>
        <w:tabs>
          <w:tab w:val="left" w:pos="-360"/>
        </w:tabs>
        <w:ind w:right="-1080"/>
        <w:rPr>
          <w:b/>
          <w:bCs/>
          <w:sz w:val="36"/>
          <w:szCs w:val="36"/>
        </w:rPr>
      </w:pP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Respectând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valorile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şcolii</w:t>
      </w:r>
      <w:proofErr w:type="spellEnd"/>
      <w:r w:rsidRPr="00D24FA4">
        <w:rPr>
          <w:i/>
          <w:iCs/>
          <w:sz w:val="36"/>
          <w:szCs w:val="36"/>
        </w:rPr>
        <w:t xml:space="preserve">, </w:t>
      </w:r>
      <w:proofErr w:type="spellStart"/>
      <w:r w:rsidRPr="00D24FA4">
        <w:rPr>
          <w:i/>
          <w:iCs/>
          <w:sz w:val="36"/>
          <w:szCs w:val="36"/>
        </w:rPr>
        <w:t>îţi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respecţi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şi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îţi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promovezi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propriile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valori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Cheia</w:t>
      </w:r>
      <w:proofErr w:type="spellEnd"/>
      <w:r w:rsidRPr="00D24FA4">
        <w:rPr>
          <w:i/>
          <w:iCs/>
          <w:sz w:val="36"/>
          <w:szCs w:val="36"/>
        </w:rPr>
        <w:t xml:space="preserve"> ta </w:t>
      </w:r>
      <w:proofErr w:type="spellStart"/>
      <w:r w:rsidRPr="00D24FA4">
        <w:rPr>
          <w:i/>
          <w:iCs/>
          <w:sz w:val="36"/>
          <w:szCs w:val="36"/>
        </w:rPr>
        <w:t>spre</w:t>
      </w:r>
      <w:proofErr w:type="spellEnd"/>
      <w:r w:rsidRPr="00D24FA4">
        <w:rPr>
          <w:i/>
          <w:iCs/>
          <w:sz w:val="36"/>
          <w:szCs w:val="36"/>
        </w:rPr>
        <w:t xml:space="preserve"> o </w:t>
      </w:r>
      <w:proofErr w:type="spellStart"/>
      <w:r w:rsidRPr="00D24FA4">
        <w:rPr>
          <w:i/>
          <w:iCs/>
          <w:sz w:val="36"/>
          <w:szCs w:val="36"/>
        </w:rPr>
        <w:t>integrare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completă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în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societate</w:t>
      </w:r>
      <w:proofErr w:type="spellEnd"/>
      <w:r w:rsidRPr="00D24FA4">
        <w:rPr>
          <w:i/>
          <w:iCs/>
          <w:sz w:val="36"/>
          <w:szCs w:val="36"/>
        </w:rPr>
        <w:t xml:space="preserve"> este </w:t>
      </w:r>
      <w:proofErr w:type="spellStart"/>
      <w:r w:rsidRPr="00D24FA4">
        <w:rPr>
          <w:i/>
          <w:iCs/>
          <w:sz w:val="36"/>
          <w:szCs w:val="36"/>
        </w:rPr>
        <w:t>cunoaşterea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legilor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F2549E" w:rsidRDefault="00C53E72" w:rsidP="00C53E72">
      <w:pPr>
        <w:pStyle w:val="Default"/>
        <w:numPr>
          <w:ilvl w:val="0"/>
          <w:numId w:val="41"/>
        </w:numPr>
        <w:tabs>
          <w:tab w:val="left" w:pos="-900"/>
          <w:tab w:val="left" w:pos="-851"/>
        </w:tabs>
        <w:spacing w:after="55" w:line="360" w:lineRule="auto"/>
        <w:ind w:left="-851" w:right="-1620" w:hanging="409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Vrei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să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fii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diferit</w:t>
      </w:r>
      <w:proofErr w:type="spellEnd"/>
      <w:r w:rsidRPr="00D24FA4">
        <w:rPr>
          <w:i/>
          <w:iCs/>
          <w:sz w:val="36"/>
          <w:szCs w:val="36"/>
        </w:rPr>
        <w:t xml:space="preserve"> de </w:t>
      </w:r>
      <w:proofErr w:type="spellStart"/>
      <w:r w:rsidRPr="00D24FA4">
        <w:rPr>
          <w:i/>
          <w:iCs/>
          <w:sz w:val="36"/>
          <w:szCs w:val="36"/>
        </w:rPr>
        <w:t>ceilalţi</w:t>
      </w:r>
      <w:proofErr w:type="spellEnd"/>
      <w:r w:rsidRPr="00D24FA4">
        <w:rPr>
          <w:i/>
          <w:iCs/>
          <w:sz w:val="36"/>
          <w:szCs w:val="36"/>
        </w:rPr>
        <w:t xml:space="preserve">? </w:t>
      </w:r>
      <w:proofErr w:type="spellStart"/>
      <w:r w:rsidRPr="00D24FA4">
        <w:rPr>
          <w:i/>
          <w:iCs/>
          <w:sz w:val="36"/>
          <w:szCs w:val="36"/>
        </w:rPr>
        <w:t>Iată</w:t>
      </w:r>
      <w:proofErr w:type="spellEnd"/>
      <w:r w:rsidRPr="00D24FA4">
        <w:rPr>
          <w:i/>
          <w:iCs/>
          <w:sz w:val="36"/>
          <w:szCs w:val="36"/>
        </w:rPr>
        <w:t xml:space="preserve"> o </w:t>
      </w:r>
      <w:proofErr w:type="spellStart"/>
      <w:r w:rsidRPr="00D24FA4">
        <w:rPr>
          <w:i/>
          <w:iCs/>
          <w:sz w:val="36"/>
          <w:szCs w:val="36"/>
        </w:rPr>
        <w:t>soluţie</w:t>
      </w:r>
      <w:proofErr w:type="spellEnd"/>
      <w:r w:rsidRPr="00D24FA4">
        <w:rPr>
          <w:i/>
          <w:iCs/>
          <w:sz w:val="36"/>
          <w:szCs w:val="36"/>
        </w:rPr>
        <w:t xml:space="preserve">: </w:t>
      </w:r>
      <w:proofErr w:type="spellStart"/>
      <w:r w:rsidRPr="00D24FA4">
        <w:rPr>
          <w:i/>
          <w:iCs/>
          <w:sz w:val="36"/>
          <w:szCs w:val="36"/>
        </w:rPr>
        <w:t>dă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dovadă</w:t>
      </w:r>
      <w:proofErr w:type="spellEnd"/>
      <w:r w:rsidRPr="00D24FA4">
        <w:rPr>
          <w:i/>
          <w:iCs/>
          <w:sz w:val="36"/>
          <w:szCs w:val="36"/>
        </w:rPr>
        <w:t xml:space="preserve"> de un </w:t>
      </w:r>
      <w:proofErr w:type="spellStart"/>
      <w:r w:rsidRPr="00D24FA4">
        <w:rPr>
          <w:i/>
          <w:iCs/>
          <w:sz w:val="36"/>
          <w:szCs w:val="36"/>
        </w:rPr>
        <w:t>comportament</w:t>
      </w:r>
      <w:proofErr w:type="spellEnd"/>
    </w:p>
    <w:p w:rsidR="00C53E72" w:rsidRPr="00D24FA4" w:rsidRDefault="00C53E72" w:rsidP="00C53E72">
      <w:pPr>
        <w:pStyle w:val="Default"/>
        <w:tabs>
          <w:tab w:val="left" w:pos="-900"/>
          <w:tab w:val="left" w:pos="-851"/>
        </w:tabs>
        <w:spacing w:after="55" w:line="360" w:lineRule="auto"/>
        <w:ind w:left="-851" w:right="-1620"/>
        <w:rPr>
          <w:sz w:val="36"/>
          <w:szCs w:val="36"/>
        </w:rPr>
      </w:pPr>
      <w:proofErr w:type="spellStart"/>
      <w:proofErr w:type="gramStart"/>
      <w:r w:rsidRPr="00D24FA4">
        <w:rPr>
          <w:i/>
          <w:iCs/>
          <w:sz w:val="36"/>
          <w:szCs w:val="36"/>
        </w:rPr>
        <w:t>adecvat</w:t>
      </w:r>
      <w:proofErr w:type="spellEnd"/>
      <w:proofErr w:type="gram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normelor</w:t>
      </w:r>
      <w:proofErr w:type="spellEnd"/>
      <w:r w:rsidRPr="00D24FA4">
        <w:rPr>
          <w:i/>
          <w:iCs/>
          <w:sz w:val="36"/>
          <w:szCs w:val="36"/>
        </w:rPr>
        <w:t xml:space="preserve"> morale </w:t>
      </w:r>
      <w:proofErr w:type="spellStart"/>
      <w:r w:rsidRPr="00D24FA4">
        <w:rPr>
          <w:i/>
          <w:iCs/>
          <w:sz w:val="36"/>
          <w:szCs w:val="36"/>
        </w:rPr>
        <w:t>şi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decenţă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vestimentară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Dacă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vrei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să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fii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respectat</w:t>
      </w:r>
      <w:proofErr w:type="spellEnd"/>
      <w:r w:rsidRPr="00D24FA4">
        <w:rPr>
          <w:i/>
          <w:iCs/>
          <w:sz w:val="36"/>
          <w:szCs w:val="36"/>
        </w:rPr>
        <w:t xml:space="preserve">, </w:t>
      </w:r>
      <w:proofErr w:type="spellStart"/>
      <w:r w:rsidRPr="00D24FA4">
        <w:rPr>
          <w:i/>
          <w:iCs/>
          <w:sz w:val="36"/>
          <w:szCs w:val="36"/>
        </w:rPr>
        <w:t>învaţă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să-i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respecţi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pe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ceilalţi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  <w:lang w:val="it-IT"/>
        </w:rPr>
      </w:pPr>
      <w:r w:rsidRPr="00D24FA4">
        <w:rPr>
          <w:i/>
          <w:iCs/>
          <w:sz w:val="36"/>
          <w:szCs w:val="36"/>
          <w:lang w:val="it-IT"/>
        </w:rPr>
        <w:t xml:space="preserve">Pentru un minim de cultură generală e necesar să fii prezent la ore! </w:t>
      </w:r>
    </w:p>
    <w:p w:rsidR="00C53E72" w:rsidRPr="00B75865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  <w:lang w:val="it-IT"/>
        </w:rPr>
      </w:pPr>
      <w:r w:rsidRPr="00D24FA4">
        <w:rPr>
          <w:i/>
          <w:iCs/>
          <w:sz w:val="36"/>
          <w:szCs w:val="36"/>
          <w:lang w:val="it-IT"/>
        </w:rPr>
        <w:t xml:space="preserve">Îţi poţi dovedi altruismul faţă de generaţia </w:t>
      </w:r>
      <w:r>
        <w:rPr>
          <w:i/>
          <w:iCs/>
          <w:sz w:val="36"/>
          <w:szCs w:val="36"/>
          <w:lang w:val="it-IT"/>
        </w:rPr>
        <w:t>următoare păstrând patrimoniul</w:t>
      </w:r>
    </w:p>
    <w:p w:rsidR="00C53E72" w:rsidRPr="00D24FA4" w:rsidRDefault="00C53E72" w:rsidP="00C53E72">
      <w:pPr>
        <w:pStyle w:val="Default"/>
        <w:tabs>
          <w:tab w:val="left" w:pos="-900"/>
        </w:tabs>
        <w:spacing w:after="55" w:line="360" w:lineRule="auto"/>
        <w:ind w:left="-1080" w:right="-1620"/>
        <w:rPr>
          <w:sz w:val="36"/>
          <w:szCs w:val="36"/>
          <w:lang w:val="it-IT"/>
        </w:rPr>
      </w:pPr>
      <w:r>
        <w:rPr>
          <w:i/>
          <w:iCs/>
          <w:sz w:val="36"/>
          <w:szCs w:val="36"/>
          <w:lang w:val="it-IT"/>
        </w:rPr>
        <w:t xml:space="preserve">  ş</w:t>
      </w:r>
      <w:r w:rsidRPr="00D24FA4">
        <w:rPr>
          <w:i/>
          <w:iCs/>
          <w:sz w:val="36"/>
          <w:szCs w:val="36"/>
          <w:lang w:val="it-IT"/>
        </w:rPr>
        <w:t xml:space="preserve">colii!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Serviciul</w:t>
      </w:r>
      <w:proofErr w:type="spellEnd"/>
      <w:r w:rsidRPr="00D24FA4">
        <w:rPr>
          <w:i/>
          <w:iCs/>
          <w:sz w:val="36"/>
          <w:szCs w:val="36"/>
        </w:rPr>
        <w:t xml:space="preserve"> bine </w:t>
      </w:r>
      <w:proofErr w:type="spellStart"/>
      <w:r w:rsidRPr="00D24FA4">
        <w:rPr>
          <w:i/>
          <w:iCs/>
          <w:sz w:val="36"/>
          <w:szCs w:val="36"/>
        </w:rPr>
        <w:t>făcut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pe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şcoală</w:t>
      </w:r>
      <w:proofErr w:type="spellEnd"/>
      <w:r w:rsidRPr="00D24FA4">
        <w:rPr>
          <w:i/>
          <w:iCs/>
          <w:sz w:val="36"/>
          <w:szCs w:val="36"/>
        </w:rPr>
        <w:t xml:space="preserve"> este </w:t>
      </w:r>
      <w:proofErr w:type="spellStart"/>
      <w:r w:rsidRPr="00D24FA4">
        <w:rPr>
          <w:i/>
          <w:iCs/>
          <w:sz w:val="36"/>
          <w:szCs w:val="36"/>
        </w:rPr>
        <w:t>garanţia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>
        <w:rPr>
          <w:i/>
          <w:iCs/>
          <w:sz w:val="36"/>
          <w:szCs w:val="36"/>
        </w:rPr>
        <w:t>siguranţei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Pentru</w:t>
      </w:r>
      <w:proofErr w:type="spellEnd"/>
      <w:r w:rsidRPr="00D24FA4">
        <w:rPr>
          <w:i/>
          <w:iCs/>
          <w:sz w:val="36"/>
          <w:szCs w:val="36"/>
        </w:rPr>
        <w:t xml:space="preserve"> o </w:t>
      </w:r>
      <w:proofErr w:type="spellStart"/>
      <w:r w:rsidRPr="00D24FA4">
        <w:rPr>
          <w:i/>
          <w:iCs/>
          <w:sz w:val="36"/>
          <w:szCs w:val="36"/>
        </w:rPr>
        <w:t>viaţă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sănătoasă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păstrează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curăţeni</w:t>
      </w:r>
      <w:r>
        <w:rPr>
          <w:i/>
          <w:iCs/>
          <w:sz w:val="36"/>
          <w:szCs w:val="36"/>
        </w:rPr>
        <w:t>a</w:t>
      </w:r>
      <w:proofErr w:type="spellEnd"/>
      <w:r>
        <w:rPr>
          <w:i/>
          <w:iCs/>
          <w:sz w:val="36"/>
          <w:szCs w:val="36"/>
        </w:rPr>
        <w:t xml:space="preserve"> </w:t>
      </w:r>
      <w:proofErr w:type="spellStart"/>
      <w:r>
        <w:rPr>
          <w:i/>
          <w:iCs/>
          <w:sz w:val="36"/>
          <w:szCs w:val="36"/>
        </w:rPr>
        <w:t>şi</w:t>
      </w:r>
      <w:proofErr w:type="spellEnd"/>
      <w:r>
        <w:rPr>
          <w:i/>
          <w:iCs/>
          <w:sz w:val="36"/>
          <w:szCs w:val="36"/>
        </w:rPr>
        <w:t xml:space="preserve"> mai ales ... </w:t>
      </w:r>
      <w:proofErr w:type="spellStart"/>
      <w:r>
        <w:rPr>
          <w:i/>
          <w:iCs/>
          <w:sz w:val="36"/>
          <w:szCs w:val="36"/>
        </w:rPr>
        <w:t>evita</w:t>
      </w:r>
      <w:proofErr w:type="spellEnd"/>
      <w:r>
        <w:rPr>
          <w:i/>
          <w:iCs/>
          <w:sz w:val="36"/>
          <w:szCs w:val="36"/>
        </w:rPr>
        <w:t xml:space="preserve"> </w:t>
      </w:r>
      <w:proofErr w:type="spellStart"/>
      <w:r>
        <w:rPr>
          <w:i/>
          <w:iCs/>
          <w:sz w:val="36"/>
          <w:szCs w:val="36"/>
        </w:rPr>
        <w:t>viciile</w:t>
      </w:r>
      <w:proofErr w:type="spellEnd"/>
      <w:r w:rsidRPr="00D24FA4">
        <w:rPr>
          <w:i/>
          <w:iCs/>
          <w:sz w:val="36"/>
          <w:szCs w:val="36"/>
        </w:rPr>
        <w:t>!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Profită</w:t>
      </w:r>
      <w:proofErr w:type="spellEnd"/>
      <w:r w:rsidRPr="00D24FA4">
        <w:rPr>
          <w:i/>
          <w:iCs/>
          <w:sz w:val="36"/>
          <w:szCs w:val="36"/>
        </w:rPr>
        <w:t xml:space="preserve"> de </w:t>
      </w:r>
      <w:proofErr w:type="spellStart"/>
      <w:r w:rsidRPr="00D24FA4">
        <w:rPr>
          <w:i/>
          <w:iCs/>
          <w:sz w:val="36"/>
          <w:szCs w:val="36"/>
        </w:rPr>
        <w:t>ceea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gramStart"/>
      <w:r w:rsidRPr="00D24FA4">
        <w:rPr>
          <w:i/>
          <w:iCs/>
          <w:sz w:val="36"/>
          <w:szCs w:val="36"/>
        </w:rPr>
        <w:t>ce</w:t>
      </w:r>
      <w:proofErr w:type="gram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înveţi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în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şcoală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pentru</w:t>
      </w:r>
      <w:proofErr w:type="spellEnd"/>
      <w:r w:rsidRPr="00D24FA4">
        <w:rPr>
          <w:i/>
          <w:iCs/>
          <w:sz w:val="36"/>
          <w:szCs w:val="36"/>
        </w:rPr>
        <w:t xml:space="preserve"> a te </w:t>
      </w:r>
      <w:proofErr w:type="spellStart"/>
      <w:r w:rsidRPr="00D24FA4">
        <w:rPr>
          <w:i/>
          <w:iCs/>
          <w:sz w:val="36"/>
          <w:szCs w:val="36"/>
        </w:rPr>
        <w:t>valorifica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în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exterior</w:t>
      </w:r>
      <w:proofErr w:type="spellEnd"/>
      <w:r w:rsidRPr="00D24FA4">
        <w:rPr>
          <w:i/>
          <w:iCs/>
          <w:sz w:val="36"/>
          <w:szCs w:val="36"/>
        </w:rPr>
        <w:t xml:space="preserve">! </w:t>
      </w:r>
    </w:p>
    <w:p w:rsidR="00C53E72" w:rsidRPr="00D24FA4" w:rsidRDefault="00C53E72" w:rsidP="00C53E72">
      <w:pPr>
        <w:pStyle w:val="Default"/>
        <w:numPr>
          <w:ilvl w:val="0"/>
          <w:numId w:val="41"/>
        </w:numPr>
        <w:tabs>
          <w:tab w:val="left" w:pos="-900"/>
        </w:tabs>
        <w:spacing w:after="55" w:line="360" w:lineRule="auto"/>
        <w:ind w:left="-1080" w:right="-1620" w:hanging="180"/>
        <w:rPr>
          <w:sz w:val="36"/>
          <w:szCs w:val="36"/>
        </w:rPr>
      </w:pPr>
      <w:proofErr w:type="spellStart"/>
      <w:r w:rsidRPr="00D24FA4">
        <w:rPr>
          <w:i/>
          <w:iCs/>
          <w:sz w:val="36"/>
          <w:szCs w:val="36"/>
        </w:rPr>
        <w:t>Fii</w:t>
      </w:r>
      <w:proofErr w:type="spellEnd"/>
      <w:r w:rsidRPr="00D24FA4">
        <w:rPr>
          <w:i/>
          <w:iCs/>
          <w:sz w:val="36"/>
          <w:szCs w:val="36"/>
        </w:rPr>
        <w:t xml:space="preserve"> </w:t>
      </w:r>
      <w:proofErr w:type="spellStart"/>
      <w:r w:rsidRPr="00D24FA4">
        <w:rPr>
          <w:i/>
          <w:iCs/>
          <w:sz w:val="36"/>
          <w:szCs w:val="36"/>
        </w:rPr>
        <w:t>voluntar</w:t>
      </w:r>
      <w:proofErr w:type="spellEnd"/>
      <w:r w:rsidRPr="00D24FA4">
        <w:rPr>
          <w:i/>
          <w:iCs/>
          <w:sz w:val="36"/>
          <w:szCs w:val="36"/>
        </w:rPr>
        <w:t xml:space="preserve">, </w:t>
      </w:r>
      <w:proofErr w:type="spellStart"/>
      <w:r w:rsidRPr="00D24FA4">
        <w:rPr>
          <w:i/>
          <w:iCs/>
          <w:sz w:val="36"/>
          <w:szCs w:val="36"/>
        </w:rPr>
        <w:t>implică</w:t>
      </w:r>
      <w:proofErr w:type="spellEnd"/>
      <w:r w:rsidRPr="00D24FA4">
        <w:rPr>
          <w:i/>
          <w:iCs/>
          <w:sz w:val="36"/>
          <w:szCs w:val="36"/>
        </w:rPr>
        <w:t xml:space="preserve">-te </w:t>
      </w:r>
      <w:proofErr w:type="spellStart"/>
      <w:r w:rsidRPr="00D24FA4">
        <w:rPr>
          <w:i/>
          <w:iCs/>
          <w:sz w:val="36"/>
          <w:szCs w:val="36"/>
        </w:rPr>
        <w:t>când</w:t>
      </w:r>
      <w:proofErr w:type="spellEnd"/>
      <w:r w:rsidRPr="00D24FA4">
        <w:rPr>
          <w:i/>
          <w:iCs/>
          <w:sz w:val="36"/>
          <w:szCs w:val="36"/>
        </w:rPr>
        <w:t xml:space="preserve"> este </w:t>
      </w:r>
      <w:proofErr w:type="spellStart"/>
      <w:r w:rsidRPr="00D24FA4">
        <w:rPr>
          <w:i/>
          <w:iCs/>
          <w:sz w:val="36"/>
          <w:szCs w:val="36"/>
        </w:rPr>
        <w:t>nevoie</w:t>
      </w:r>
      <w:proofErr w:type="spellEnd"/>
      <w:r w:rsidRPr="00D24FA4">
        <w:rPr>
          <w:i/>
          <w:iCs/>
          <w:sz w:val="36"/>
          <w:szCs w:val="36"/>
        </w:rPr>
        <w:t xml:space="preserve"> de tine! </w:t>
      </w:r>
    </w:p>
    <w:p w:rsidR="00C53E72" w:rsidRPr="00A860BE" w:rsidRDefault="00C53E72" w:rsidP="00C53E72">
      <w:pPr>
        <w:pStyle w:val="Default"/>
        <w:ind w:right="-1080"/>
        <w:rPr>
          <w:sz w:val="36"/>
          <w:szCs w:val="36"/>
        </w:rPr>
      </w:pPr>
    </w:p>
    <w:p w:rsidR="00C53E72" w:rsidRPr="00D24FA4" w:rsidRDefault="00C53E72" w:rsidP="00C53E72">
      <w:pPr>
        <w:ind w:right="-1080" w:hanging="900"/>
        <w:jc w:val="center"/>
        <w:rPr>
          <w:sz w:val="32"/>
          <w:szCs w:val="32"/>
        </w:rPr>
      </w:pPr>
      <w:r w:rsidRPr="00D24FA4">
        <w:rPr>
          <w:b/>
          <w:bCs/>
          <w:i/>
          <w:iCs/>
          <w:sz w:val="32"/>
          <w:szCs w:val="32"/>
        </w:rPr>
        <w:t>ÎNVAŢĂ  SĂ  SCHIMBI  LUMEA !</w:t>
      </w:r>
    </w:p>
    <w:p w:rsidR="00C53E72" w:rsidRPr="00B70058" w:rsidRDefault="00C53E72" w:rsidP="00C53E72"/>
    <w:p w:rsidR="00C53E72" w:rsidRPr="009D6488" w:rsidRDefault="00C53E72" w:rsidP="00C53E72">
      <w:pPr>
        <w:tabs>
          <w:tab w:val="left" w:pos="4080"/>
        </w:tabs>
      </w:pPr>
    </w:p>
    <w:p w:rsidR="00612228" w:rsidRDefault="00612228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:rsidR="00C53E72" w:rsidRDefault="00C53E72" w:rsidP="00FB317E">
      <w:pPr>
        <w:rPr>
          <w:lang w:val="en-US"/>
        </w:rPr>
      </w:pPr>
    </w:p>
    <w:p w:rsidR="00612228" w:rsidRDefault="00612228" w:rsidP="00FB317E">
      <w:pPr>
        <w:rPr>
          <w:lang w:val="en-US"/>
        </w:rPr>
      </w:pPr>
    </w:p>
    <w:p w:rsidR="00612228" w:rsidRPr="00C52EFC" w:rsidRDefault="00612228" w:rsidP="00612228">
      <w:pPr>
        <w:jc w:val="center"/>
        <w:rPr>
          <w:b/>
          <w:sz w:val="40"/>
          <w:szCs w:val="40"/>
        </w:rPr>
      </w:pPr>
      <w:r w:rsidRPr="00C52EFC">
        <w:rPr>
          <w:b/>
          <w:sz w:val="40"/>
          <w:szCs w:val="40"/>
        </w:rPr>
        <w:t>INDEX LEGISLATIV PE TEME ANTICORUPTIE</w:t>
      </w:r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140/1996 - Lege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Codului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penal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78/2000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prevenirea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descoperirea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sancţionarea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faptelor</w:t>
      </w:r>
      <w:proofErr w:type="spellEnd"/>
      <w:r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corupţie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544/2001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liberul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acces</w:t>
      </w:r>
      <w:proofErr w:type="spellEnd"/>
      <w:r>
        <w:rPr>
          <w:rFonts w:ascii="Times New Roman" w:hAnsi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/>
          <w:sz w:val="28"/>
          <w:szCs w:val="28"/>
        </w:rPr>
        <w:t>informaţia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/>
          <w:sz w:val="28"/>
          <w:szCs w:val="28"/>
        </w:rPr>
        <w:t>interes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public </w:t>
      </w:r>
      <w:proofErr w:type="spellStart"/>
      <w:r>
        <w:rPr>
          <w:rFonts w:ascii="Times New Roman" w:hAnsi="Times New Roman"/>
          <w:sz w:val="28"/>
          <w:szCs w:val="28"/>
        </w:rPr>
        <w:t>cu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682/2002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protecţia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martorului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161/2003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unele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măsuri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asigurarea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transparenţei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exercitarea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demnităţilor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publice</w:t>
      </w:r>
      <w:proofErr w:type="spellEnd"/>
      <w:r>
        <w:rPr>
          <w:rFonts w:ascii="Times New Roman" w:hAnsi="Times New Roman"/>
          <w:sz w:val="28"/>
          <w:szCs w:val="28"/>
        </w:rPr>
        <w:t xml:space="preserve">, a </w:t>
      </w:r>
      <w:proofErr w:type="spellStart"/>
      <w:r>
        <w:rPr>
          <w:rFonts w:ascii="Times New Roman" w:hAnsi="Times New Roman"/>
          <w:sz w:val="28"/>
          <w:szCs w:val="28"/>
        </w:rPr>
        <w:t>funcţiilor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mediul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/>
          <w:sz w:val="28"/>
          <w:szCs w:val="28"/>
        </w:rPr>
        <w:t>afaceri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prevenirea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sancţionarea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corupţiei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completările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571/2004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protecţia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personalului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instituţiile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autorităţile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publice</w:t>
      </w:r>
      <w:proofErr w:type="spellEnd"/>
      <w:r>
        <w:rPr>
          <w:rFonts w:ascii="Times New Roman" w:hAnsi="Times New Roman"/>
          <w:sz w:val="28"/>
          <w:szCs w:val="28"/>
        </w:rPr>
        <w:t xml:space="preserve"> care </w:t>
      </w:r>
      <w:proofErr w:type="spellStart"/>
      <w:r>
        <w:rPr>
          <w:rFonts w:ascii="Times New Roman" w:hAnsi="Times New Roman"/>
          <w:sz w:val="28"/>
          <w:szCs w:val="28"/>
        </w:rPr>
        <w:t>semnalează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încălcarea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legii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nr. 303/2004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statutul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magistra</w:t>
      </w:r>
      <w:r>
        <w:rPr>
          <w:rFonts w:ascii="Cambria Math" w:hAnsi="Cambria Math" w:cs="Cambria Math"/>
          <w:sz w:val="28"/>
          <w:szCs w:val="28"/>
        </w:rPr>
        <w:t>ț</w:t>
      </w:r>
      <w:r>
        <w:rPr>
          <w:rFonts w:ascii="Times New Roman" w:hAnsi="Times New Roman"/>
          <w:sz w:val="28"/>
          <w:szCs w:val="28"/>
        </w:rPr>
        <w:t>ilor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nr. 304/2004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organizarea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judiciară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Legea</w:t>
      </w:r>
      <w:proofErr w:type="spellEnd"/>
      <w:r>
        <w:rPr>
          <w:rFonts w:ascii="Times New Roman" w:hAnsi="Times New Roman"/>
          <w:sz w:val="28"/>
          <w:szCs w:val="28"/>
        </w:rPr>
        <w:t xml:space="preserve"> nr. 71/2005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aprobarea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Ordonan</w:t>
      </w:r>
      <w:r>
        <w:rPr>
          <w:rFonts w:ascii="Cambria Math" w:hAnsi="Cambria Math" w:cs="Cambria Math"/>
          <w:sz w:val="28"/>
          <w:szCs w:val="28"/>
        </w:rPr>
        <w:t>ț</w:t>
      </w:r>
      <w:r>
        <w:rPr>
          <w:rFonts w:ascii="Times New Roman" w:hAnsi="Times New Roman"/>
          <w:sz w:val="28"/>
          <w:szCs w:val="28"/>
        </w:rPr>
        <w:t>ei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/>
          <w:sz w:val="28"/>
          <w:szCs w:val="28"/>
        </w:rPr>
        <w:t>urgen</w:t>
      </w:r>
      <w:r>
        <w:rPr>
          <w:rFonts w:ascii="Cambria Math" w:hAnsi="Cambria Math" w:cs="Cambria Math"/>
          <w:sz w:val="28"/>
          <w:szCs w:val="28"/>
        </w:rPr>
        <w:t>ț</w:t>
      </w:r>
      <w:r>
        <w:rPr>
          <w:rFonts w:ascii="Times New Roman" w:hAnsi="Times New Roman"/>
          <w:sz w:val="28"/>
          <w:szCs w:val="28"/>
        </w:rPr>
        <w:t>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Guvernului</w:t>
      </w:r>
      <w:proofErr w:type="spellEnd"/>
      <w:r>
        <w:rPr>
          <w:rFonts w:ascii="Times New Roman" w:hAnsi="Times New Roman"/>
          <w:sz w:val="28"/>
          <w:szCs w:val="28"/>
        </w:rPr>
        <w:t xml:space="preserve"> nr. 124/2004 </w:t>
      </w:r>
      <w:proofErr w:type="spellStart"/>
      <w:r>
        <w:rPr>
          <w:rFonts w:ascii="Times New Roman" w:hAnsi="Times New Roman"/>
          <w:sz w:val="28"/>
          <w:szCs w:val="28"/>
        </w:rPr>
        <w:t>pentru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modificarea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Legii</w:t>
      </w:r>
      <w:proofErr w:type="spellEnd"/>
      <w:r>
        <w:rPr>
          <w:rFonts w:ascii="Times New Roman" w:hAnsi="Times New Roman"/>
          <w:sz w:val="28"/>
          <w:szCs w:val="28"/>
        </w:rPr>
        <w:t xml:space="preserve"> nr. 303/2004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statutul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magistra</w:t>
      </w:r>
      <w:r>
        <w:rPr>
          <w:rFonts w:ascii="Cambria Math" w:hAnsi="Cambria Math" w:cs="Cambria Math"/>
          <w:sz w:val="28"/>
          <w:szCs w:val="28"/>
        </w:rPr>
        <w:t>ț</w:t>
      </w:r>
      <w:r>
        <w:rPr>
          <w:rFonts w:ascii="Times New Roman" w:hAnsi="Times New Roman"/>
          <w:sz w:val="28"/>
          <w:szCs w:val="28"/>
        </w:rPr>
        <w:t>ilor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Cambria Math" w:hAnsi="Cambria Math" w:cs="Cambria Math"/>
          <w:sz w:val="28"/>
          <w:szCs w:val="28"/>
        </w:rPr>
        <w:t>ș</w:t>
      </w:r>
      <w:r>
        <w:rPr>
          <w:rFonts w:ascii="Times New Roman" w:hAnsi="Times New Roman"/>
          <w:sz w:val="28"/>
          <w:szCs w:val="28"/>
        </w:rPr>
        <w:t>i</w:t>
      </w:r>
      <w:proofErr w:type="spellEnd"/>
      <w:r>
        <w:rPr>
          <w:rFonts w:ascii="Times New Roman" w:hAnsi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/>
          <w:sz w:val="28"/>
          <w:szCs w:val="28"/>
        </w:rPr>
        <w:t>Legii</w:t>
      </w:r>
      <w:proofErr w:type="spellEnd"/>
      <w:r>
        <w:rPr>
          <w:rFonts w:ascii="Times New Roman" w:hAnsi="Times New Roman"/>
          <w:sz w:val="28"/>
          <w:szCs w:val="28"/>
        </w:rPr>
        <w:t xml:space="preserve"> nr. 304/2004 </w:t>
      </w:r>
      <w:proofErr w:type="spellStart"/>
      <w:r>
        <w:rPr>
          <w:rFonts w:ascii="Times New Roman" w:hAnsi="Times New Roman"/>
          <w:sz w:val="28"/>
          <w:szCs w:val="28"/>
        </w:rPr>
        <w:t>privind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organizarea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judiciară</w:t>
      </w:r>
      <w:proofErr w:type="spellEnd"/>
    </w:p>
    <w:p w:rsidR="00612228" w:rsidRPr="009D6488" w:rsidRDefault="00612228" w:rsidP="00612228">
      <w:pPr>
        <w:tabs>
          <w:tab w:val="left" w:pos="4080"/>
        </w:tabs>
      </w:pPr>
      <w:r>
        <w:tab/>
      </w:r>
    </w:p>
    <w:p w:rsidR="00612228" w:rsidRPr="00B70058" w:rsidRDefault="00612228" w:rsidP="00612228"/>
    <w:p w:rsidR="00612228" w:rsidRDefault="00612228" w:rsidP="0061222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LISTA ORGANISMELOR ABILITATE </w:t>
      </w:r>
    </w:p>
    <w:p w:rsidR="00612228" w:rsidRPr="00C52EFC" w:rsidRDefault="00612228" w:rsidP="00612228">
      <w:pPr>
        <w:jc w:val="center"/>
        <w:rPr>
          <w:b/>
          <w:sz w:val="40"/>
          <w:szCs w:val="40"/>
        </w:rPr>
      </w:pPr>
      <w:r w:rsidRPr="00C52EFC">
        <w:rPr>
          <w:b/>
          <w:sz w:val="40"/>
          <w:szCs w:val="40"/>
        </w:rPr>
        <w:t>PE TEME ANTICORUPTIE</w:t>
      </w:r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7"/>
          <w:szCs w:val="27"/>
          <w:lang w:val="ro-RO"/>
        </w:rPr>
      </w:pPr>
      <w:r>
        <w:rPr>
          <w:rFonts w:ascii="Arial" w:hAnsi="Arial" w:cs="Arial"/>
          <w:sz w:val="27"/>
          <w:szCs w:val="27"/>
          <w:lang w:val="ro-RO"/>
        </w:rPr>
        <w:t xml:space="preserve">-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Direcţia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Generală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Anticorupţie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7"/>
          <w:szCs w:val="27"/>
          <w:lang w:val="ro-RO"/>
        </w:rPr>
      </w:pPr>
      <w:r>
        <w:rPr>
          <w:rFonts w:ascii="Arial" w:hAnsi="Arial" w:cs="Arial"/>
          <w:sz w:val="27"/>
          <w:szCs w:val="27"/>
          <w:lang w:val="ro-RO"/>
        </w:rPr>
        <w:t xml:space="preserve">-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Direcţia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Naţională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Anticorupţie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7"/>
          <w:szCs w:val="27"/>
          <w:lang w:val="ro-RO"/>
        </w:rPr>
      </w:pPr>
      <w:r>
        <w:rPr>
          <w:rFonts w:ascii="Arial" w:hAnsi="Arial" w:cs="Arial"/>
          <w:sz w:val="27"/>
          <w:szCs w:val="27"/>
          <w:lang w:val="ro-RO"/>
        </w:rPr>
        <w:t xml:space="preserve">- Inspectoratul General al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Poliţiei</w:t>
      </w:r>
      <w:proofErr w:type="spellEnd"/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7"/>
          <w:szCs w:val="27"/>
          <w:lang w:val="ro-RO"/>
        </w:rPr>
      </w:pPr>
      <w:r>
        <w:rPr>
          <w:rFonts w:ascii="Arial" w:hAnsi="Arial" w:cs="Arial"/>
          <w:sz w:val="27"/>
          <w:szCs w:val="27"/>
          <w:lang w:val="ro-RO"/>
        </w:rPr>
        <w:t xml:space="preserve">-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Direcţia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Poliţiei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Economico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- Financiare</w:t>
      </w:r>
    </w:p>
    <w:p w:rsidR="00612228" w:rsidRDefault="00612228" w:rsidP="006122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7"/>
          <w:szCs w:val="27"/>
          <w:lang w:val="ro-RO"/>
        </w:rPr>
      </w:pPr>
      <w:r>
        <w:rPr>
          <w:rFonts w:ascii="Arial" w:hAnsi="Arial" w:cs="Arial"/>
          <w:sz w:val="27"/>
          <w:szCs w:val="27"/>
          <w:lang w:val="ro-RO"/>
        </w:rPr>
        <w:t xml:space="preserve">- Parchetele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Anticorupţie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de pe lângă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Curţile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de Apel</w:t>
      </w:r>
    </w:p>
    <w:p w:rsidR="00612228" w:rsidRPr="009D6488" w:rsidRDefault="00612228" w:rsidP="00612228">
      <w:pPr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sz w:val="27"/>
          <w:szCs w:val="27"/>
          <w:lang w:val="ro-RO"/>
        </w:rPr>
        <w:t xml:space="preserve">-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Autorităţi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judecătoreşti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: Tribunale,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Curţi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de Apel, Înalta Curte de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Casaţie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şi</w:t>
      </w:r>
      <w:proofErr w:type="spellEnd"/>
      <w:r>
        <w:rPr>
          <w:rFonts w:ascii="Arial" w:hAnsi="Arial" w:cs="Arial"/>
          <w:sz w:val="27"/>
          <w:szCs w:val="27"/>
          <w:lang w:val="ro-RO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ro-RO"/>
        </w:rPr>
        <w:t>Justiţie</w:t>
      </w:r>
      <w:proofErr w:type="spellEnd"/>
      <w:r>
        <w:tab/>
      </w:r>
    </w:p>
    <w:p w:rsidR="00612228" w:rsidRPr="001A4A0D" w:rsidRDefault="00612228" w:rsidP="00612228">
      <w:pPr>
        <w:spacing w:after="0" w:line="240" w:lineRule="auto"/>
        <w:rPr>
          <w:lang w:val="en-US"/>
        </w:rPr>
      </w:pPr>
      <w:bookmarkStart w:id="0" w:name="_GoBack"/>
      <w:bookmarkEnd w:id="0"/>
    </w:p>
    <w:sectPr w:rsidR="00612228" w:rsidRPr="001A4A0D" w:rsidSect="001A4A0D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835" w:right="992" w:bottom="1134" w:left="1701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4EF" w:rsidRDefault="00BD04EF" w:rsidP="0020743B">
      <w:pPr>
        <w:spacing w:after="0" w:line="240" w:lineRule="auto"/>
      </w:pPr>
      <w:r>
        <w:separator/>
      </w:r>
    </w:p>
  </w:endnote>
  <w:endnote w:type="continuationSeparator" w:id="0">
    <w:p w:rsidR="00BD04EF" w:rsidRDefault="00BD04EF" w:rsidP="00207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72" w:rsidRDefault="00C53E72" w:rsidP="00C53E72">
    <w:pPr>
      <w:pStyle w:val="Subsol"/>
      <w:spacing w:before="60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68992" behindDoc="0" locked="0" layoutInCell="1" allowOverlap="1">
              <wp:simplePos x="0" y="0"/>
              <wp:positionH relativeFrom="column">
                <wp:posOffset>127000</wp:posOffset>
              </wp:positionH>
              <wp:positionV relativeFrom="paragraph">
                <wp:posOffset>84455</wp:posOffset>
              </wp:positionV>
              <wp:extent cx="3629025" cy="354965"/>
              <wp:effectExtent l="3175" t="0" r="0" b="0"/>
              <wp:wrapNone/>
              <wp:docPr id="10" name="Group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29025" cy="354965"/>
                        <a:chOff x="1902" y="15556"/>
                        <a:chExt cx="5715" cy="559"/>
                      </a:xfrm>
                    </wpg:grpSpPr>
                    <wps:wsp>
                      <wps:cNvPr id="11" name="Text Box 123"/>
                      <wps:cNvSpPr txBox="1">
                        <a:spLocks noChangeArrowheads="1"/>
                      </wps:cNvSpPr>
                      <wps:spPr bwMode="auto">
                        <a:xfrm>
                          <a:off x="1904" y="15556"/>
                          <a:ext cx="1720" cy="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E72" w:rsidRPr="00370DBA" w:rsidRDefault="00C53E72" w:rsidP="00C53E72">
                            <w:pPr>
                              <w:pStyle w:val="DocumentType"/>
                              <w:spacing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18</w:t>
                            </w:r>
                            <w:r w:rsidRPr="00370DBA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12</w:t>
                            </w:r>
                            <w:r w:rsidRPr="00370DBA">
                              <w:rPr>
                                <w:sz w:val="16"/>
                                <w:szCs w:val="16"/>
                              </w:rPr>
                              <w:t>.201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C53E72" w:rsidRPr="005E5DE2" w:rsidRDefault="00C53E72" w:rsidP="00C53E72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Text Box 124"/>
                      <wps:cNvSpPr txBox="1">
                        <a:spLocks noChangeArrowheads="1"/>
                      </wps:cNvSpPr>
                      <wps:spPr bwMode="auto">
                        <a:xfrm>
                          <a:off x="1902" y="15752"/>
                          <a:ext cx="5715" cy="3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3E72" w:rsidRPr="00455740" w:rsidRDefault="00C53E72" w:rsidP="00C53E72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© 2014 </w:t>
                            </w:r>
                            <w:proofErr w:type="spellStart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Colegiul</w:t>
                            </w:r>
                            <w:proofErr w:type="spellEnd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Agricol</w:t>
                            </w:r>
                            <w:proofErr w:type="spellEnd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455740">
                              <w:rPr>
                                <w:b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Gheorghe </w:t>
                            </w:r>
                            <w:proofErr w:type="spellStart"/>
                            <w:r w:rsidRPr="00455740">
                              <w:rPr>
                                <w:b/>
                                <w:i/>
                                <w:sz w:val="16"/>
                                <w:szCs w:val="16"/>
                                <w:lang w:val="en-US"/>
                              </w:rPr>
                              <w:t>Ionescu-Sisești</w:t>
                            </w:r>
                            <w:proofErr w:type="spellEnd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2" o:spid="_x0000_s1027" style="position:absolute;margin-left:10pt;margin-top:6.65pt;width:285.75pt;height:27.95pt;z-index:251668992" coordorigin="1902,15556" coordsize="571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3" o:spid="_x0000_s1028" type="#_x0000_t202" style="position:absolute;left:1904;top:15556;width:1720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<v:textbox>
                  <w:txbxContent>
                    <w:p w:rsidR="00C53E72" w:rsidRPr="00370DBA" w:rsidRDefault="00C53E72" w:rsidP="00C53E72">
                      <w:pPr>
                        <w:pStyle w:val="DocumentType"/>
                        <w:spacing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18</w:t>
                      </w:r>
                      <w:r w:rsidRPr="00370DBA"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sz w:val="16"/>
                          <w:szCs w:val="16"/>
                        </w:rPr>
                        <w:t>12</w:t>
                      </w:r>
                      <w:r w:rsidRPr="00370DBA">
                        <w:rPr>
                          <w:sz w:val="16"/>
                          <w:szCs w:val="16"/>
                        </w:rPr>
                        <w:t>.201</w:t>
                      </w: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  <w:p w:rsidR="00C53E72" w:rsidRPr="005E5DE2" w:rsidRDefault="00C53E72" w:rsidP="00C53E72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124" o:spid="_x0000_s1029" type="#_x0000_t202" style="position:absolute;left:1902;top:15752;width:5715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C53E72" w:rsidRPr="00455740" w:rsidRDefault="00C53E72" w:rsidP="00C53E72">
                      <w:pPr>
                        <w:spacing w:after="0"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© 2014 </w:t>
                      </w:r>
                      <w:proofErr w:type="spellStart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>Colegiul</w:t>
                      </w:r>
                      <w:proofErr w:type="spellEnd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>Agricol</w:t>
                      </w:r>
                      <w:proofErr w:type="spellEnd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Pr="00455740">
                        <w:rPr>
                          <w:b/>
                          <w:i/>
                          <w:sz w:val="16"/>
                          <w:szCs w:val="16"/>
                          <w:lang w:val="en-US"/>
                        </w:rPr>
                        <w:t xml:space="preserve">Gheorghe </w:t>
                      </w:r>
                      <w:proofErr w:type="spellStart"/>
                      <w:r w:rsidRPr="00455740">
                        <w:rPr>
                          <w:b/>
                          <w:i/>
                          <w:sz w:val="16"/>
                          <w:szCs w:val="16"/>
                          <w:lang w:val="en-US"/>
                        </w:rPr>
                        <w:t>Ionescu-Sisești</w:t>
                      </w:r>
                      <w:proofErr w:type="spellEnd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7968" behindDoc="0" locked="0" layoutInCell="1" allowOverlap="1">
              <wp:simplePos x="0" y="0"/>
              <wp:positionH relativeFrom="column">
                <wp:posOffset>225425</wp:posOffset>
              </wp:positionH>
              <wp:positionV relativeFrom="paragraph">
                <wp:posOffset>9524</wp:posOffset>
              </wp:positionV>
              <wp:extent cx="5120640" cy="0"/>
              <wp:effectExtent l="0" t="0" r="22860" b="19050"/>
              <wp:wrapNone/>
              <wp:docPr id="9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20640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6799B0"/>
                        </a:solidFill>
                      </a:ln>
                      <a:effectLst/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55AE0" id="Straight Connector 13" o:spid="_x0000_s1026" style="position:absolute;z-index:25166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75pt,.75pt" to="420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" strokecolor="#6799b0" strokeweight="1.5pt">
              <v:stroke joinstyle="miter"/>
              <o:lock v:ext="edit" shapetype="f"/>
            </v:line>
          </w:pict>
        </mc:Fallback>
      </mc:AlternateContent>
    </w:r>
  </w:p>
  <w:p w:rsidR="00F43BE6" w:rsidRDefault="00F43BE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BE6" w:rsidRDefault="00C53E72" w:rsidP="00C811D6">
    <w:pPr>
      <w:pStyle w:val="Subsol"/>
      <w:spacing w:before="60"/>
    </w:pP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127000</wp:posOffset>
              </wp:positionH>
              <wp:positionV relativeFrom="paragraph">
                <wp:posOffset>84455</wp:posOffset>
              </wp:positionV>
              <wp:extent cx="3629025" cy="354965"/>
              <wp:effectExtent l="3175" t="0" r="0" b="0"/>
              <wp:wrapNone/>
              <wp:docPr id="1" name="Group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629025" cy="354965"/>
                        <a:chOff x="1902" y="15556"/>
                        <a:chExt cx="5715" cy="559"/>
                      </a:xfrm>
                    </wpg:grpSpPr>
                    <wps:wsp>
                      <wps:cNvPr id="2" name="Text Box 73"/>
                      <wps:cNvSpPr txBox="1">
                        <a:spLocks noChangeArrowheads="1"/>
                      </wps:cNvSpPr>
                      <wps:spPr bwMode="auto">
                        <a:xfrm>
                          <a:off x="1904" y="15556"/>
                          <a:ext cx="1720" cy="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BE6" w:rsidRPr="00370DBA" w:rsidRDefault="00126F62" w:rsidP="005E5DE2">
                            <w:pPr>
                              <w:pStyle w:val="DocumentType"/>
                              <w:spacing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18</w:t>
                            </w:r>
                            <w:r w:rsidR="00F43BE6" w:rsidRPr="00370DBA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455740">
                              <w:rPr>
                                <w:sz w:val="16"/>
                                <w:szCs w:val="16"/>
                              </w:rPr>
                              <w:t>12</w:t>
                            </w:r>
                            <w:r w:rsidR="00F43BE6" w:rsidRPr="00370DBA">
                              <w:rPr>
                                <w:sz w:val="16"/>
                                <w:szCs w:val="16"/>
                              </w:rPr>
                              <w:t>.201</w:t>
                            </w:r>
                            <w:r w:rsidR="00455740"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  <w:p w:rsidR="00F43BE6" w:rsidRPr="005E5DE2" w:rsidRDefault="00F43BE6" w:rsidP="005E5DE2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74"/>
                      <wps:cNvSpPr txBox="1">
                        <a:spLocks noChangeArrowheads="1"/>
                      </wps:cNvSpPr>
                      <wps:spPr bwMode="auto">
                        <a:xfrm>
                          <a:off x="1902" y="15752"/>
                          <a:ext cx="5715" cy="3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3BE6" w:rsidRPr="00455740" w:rsidRDefault="00F43BE6" w:rsidP="00706F71">
                            <w:pPr>
                              <w:spacing w:after="0" w:line="240" w:lineRule="auto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© 201</w:t>
                            </w:r>
                            <w:r w:rsidR="00455740"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455740"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Colegiul</w:t>
                            </w:r>
                            <w:proofErr w:type="spellEnd"/>
                            <w:r w:rsidR="00455740"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455740"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>Agricol</w:t>
                            </w:r>
                            <w:proofErr w:type="spellEnd"/>
                            <w:r w:rsidR="00455740"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455740" w:rsidRPr="00455740">
                              <w:rPr>
                                <w:b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Gheorghe </w:t>
                            </w:r>
                            <w:proofErr w:type="spellStart"/>
                            <w:r w:rsidR="00455740" w:rsidRPr="00455740">
                              <w:rPr>
                                <w:b/>
                                <w:i/>
                                <w:sz w:val="16"/>
                                <w:szCs w:val="16"/>
                                <w:lang w:val="en-US"/>
                              </w:rPr>
                              <w:t>Ionescu-Sisești</w:t>
                            </w:r>
                            <w:proofErr w:type="spellEnd"/>
                            <w:r w:rsidRPr="00455740"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2" o:spid="_x0000_s1031" style="position:absolute;margin-left:10pt;margin-top:6.65pt;width:285.75pt;height:27.95pt;z-index:251657728" coordorigin="1902,15556" coordsize="5715,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32" type="#_x0000_t202" style="position:absolute;left:1904;top:15556;width:1720;height: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43BE6" w:rsidRPr="00370DBA" w:rsidRDefault="00126F62" w:rsidP="005E5DE2">
                      <w:pPr>
                        <w:pStyle w:val="DocumentType"/>
                        <w:spacing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18</w:t>
                      </w:r>
                      <w:r w:rsidR="00F43BE6" w:rsidRPr="00370DBA">
                        <w:rPr>
                          <w:sz w:val="16"/>
                          <w:szCs w:val="16"/>
                        </w:rPr>
                        <w:t>.</w:t>
                      </w:r>
                      <w:r w:rsidR="00455740">
                        <w:rPr>
                          <w:sz w:val="16"/>
                          <w:szCs w:val="16"/>
                        </w:rPr>
                        <w:t>12</w:t>
                      </w:r>
                      <w:r w:rsidR="00F43BE6" w:rsidRPr="00370DBA">
                        <w:rPr>
                          <w:sz w:val="16"/>
                          <w:szCs w:val="16"/>
                        </w:rPr>
                        <w:t>.201</w:t>
                      </w:r>
                      <w:r w:rsidR="00455740">
                        <w:rPr>
                          <w:sz w:val="16"/>
                          <w:szCs w:val="16"/>
                        </w:rPr>
                        <w:t>4</w:t>
                      </w:r>
                    </w:p>
                    <w:p w:rsidR="00F43BE6" w:rsidRPr="005E5DE2" w:rsidRDefault="00F43BE6" w:rsidP="005E5DE2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  <v:shape id="Text Box 74" o:spid="_x0000_s1033" type="#_x0000_t202" style="position:absolute;left:1902;top:15752;width:5715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<v:textbox>
                  <w:txbxContent>
                    <w:p w:rsidR="00F43BE6" w:rsidRPr="00455740" w:rsidRDefault="00F43BE6" w:rsidP="00706F71">
                      <w:pPr>
                        <w:spacing w:after="0" w:line="240" w:lineRule="auto"/>
                        <w:rPr>
                          <w:sz w:val="16"/>
                          <w:szCs w:val="16"/>
                          <w:lang w:val="en-US"/>
                        </w:rPr>
                      </w:pPr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>© 201</w:t>
                      </w:r>
                      <w:r w:rsidR="00455740" w:rsidRPr="00455740">
                        <w:rPr>
                          <w:sz w:val="16"/>
                          <w:szCs w:val="16"/>
                          <w:lang w:val="en-US"/>
                        </w:rPr>
                        <w:t>4</w:t>
                      </w:r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455740" w:rsidRPr="00455740">
                        <w:rPr>
                          <w:sz w:val="16"/>
                          <w:szCs w:val="16"/>
                          <w:lang w:val="en-US"/>
                        </w:rPr>
                        <w:t>Colegiul</w:t>
                      </w:r>
                      <w:proofErr w:type="spellEnd"/>
                      <w:r w:rsidR="00455740"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="00455740" w:rsidRPr="00455740">
                        <w:rPr>
                          <w:sz w:val="16"/>
                          <w:szCs w:val="16"/>
                          <w:lang w:val="en-US"/>
                        </w:rPr>
                        <w:t>Agricol</w:t>
                      </w:r>
                      <w:proofErr w:type="spellEnd"/>
                      <w:r w:rsidR="00455740"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455740" w:rsidRPr="00455740">
                        <w:rPr>
                          <w:b/>
                          <w:i/>
                          <w:sz w:val="16"/>
                          <w:szCs w:val="16"/>
                          <w:lang w:val="en-US"/>
                        </w:rPr>
                        <w:t xml:space="preserve">Gheorghe </w:t>
                      </w:r>
                      <w:proofErr w:type="spellStart"/>
                      <w:r w:rsidR="00455740" w:rsidRPr="00455740">
                        <w:rPr>
                          <w:b/>
                          <w:i/>
                          <w:sz w:val="16"/>
                          <w:szCs w:val="16"/>
                          <w:lang w:val="en-US"/>
                        </w:rPr>
                        <w:t>Ionescu-Sisești</w:t>
                      </w:r>
                      <w:proofErr w:type="spellEnd"/>
                      <w:r w:rsidRPr="00455740">
                        <w:rPr>
                          <w:sz w:val="16"/>
                          <w:szCs w:val="16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>
              <wp:simplePos x="0" y="0"/>
              <wp:positionH relativeFrom="column">
                <wp:posOffset>225425</wp:posOffset>
              </wp:positionH>
              <wp:positionV relativeFrom="paragraph">
                <wp:posOffset>9524</wp:posOffset>
              </wp:positionV>
              <wp:extent cx="5120640" cy="0"/>
              <wp:effectExtent l="0" t="0" r="22860" b="19050"/>
              <wp:wrapNone/>
              <wp:docPr id="13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20640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6799B0"/>
                        </a:solidFill>
                      </a:ln>
                      <a:effectLst/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D95368" id="Straight Connector 1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.75pt,.75pt" to="420.9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" strokecolor="#6799b0" strokeweight="1.5pt">
              <v:stroke joinstyle="miter"/>
              <o:lock v:ext="edit" shapetype="f"/>
            </v:line>
          </w:pict>
        </mc:Fallback>
      </mc:AlternateContent>
    </w:r>
  </w:p>
  <w:p w:rsidR="00F43BE6" w:rsidRDefault="00F43BE6" w:rsidP="00C811D6">
    <w:pPr>
      <w:pStyle w:val="Subsol"/>
      <w:spacing w:before="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4EF" w:rsidRDefault="00BD04EF" w:rsidP="0020743B">
      <w:pPr>
        <w:spacing w:after="0" w:line="240" w:lineRule="auto"/>
      </w:pPr>
      <w:r>
        <w:separator/>
      </w:r>
    </w:p>
  </w:footnote>
  <w:footnote w:type="continuationSeparator" w:id="0">
    <w:p w:rsidR="00BD04EF" w:rsidRDefault="00BD04EF" w:rsidP="00207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72" w:rsidRDefault="00C53E72" w:rsidP="00C53E72">
    <w:pPr>
      <w:pStyle w:val="Antet"/>
    </w:pPr>
    <w:r>
      <w:rPr>
        <w:noProof/>
        <w:lang w:val="ro-RO" w:eastAsia="ro-RO"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-875665</wp:posOffset>
          </wp:positionH>
          <wp:positionV relativeFrom="paragraph">
            <wp:posOffset>-133350</wp:posOffset>
          </wp:positionV>
          <wp:extent cx="1228725" cy="1438275"/>
          <wp:effectExtent l="0" t="0" r="9525" b="9525"/>
          <wp:wrapNone/>
          <wp:docPr id="120" name="Imagine 120" descr="logo_vectorial3-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0" descr="logo_vectorial3-2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1640205</wp:posOffset>
              </wp:positionH>
              <wp:positionV relativeFrom="paragraph">
                <wp:posOffset>1164590</wp:posOffset>
              </wp:positionV>
              <wp:extent cx="4218305" cy="113665"/>
              <wp:effectExtent l="1905" t="2540" r="0" b="0"/>
              <wp:wrapNone/>
              <wp:docPr id="15" name="Group 1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218305" cy="113665"/>
                        <a:chOff x="863" y="2573"/>
                        <a:chExt cx="6643" cy="179"/>
                      </a:xfrm>
                    </wpg:grpSpPr>
                    <wps:wsp>
                      <wps:cNvPr id="16" name="Rectangle 73"/>
                      <wps:cNvSpPr>
                        <a:spLocks noChangeArrowheads="1"/>
                      </wps:cNvSpPr>
                      <wps:spPr bwMode="auto">
                        <a:xfrm>
                          <a:off x="863" y="2573"/>
                          <a:ext cx="5940" cy="179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74"/>
                      <wps:cNvSpPr>
                        <a:spLocks noChangeArrowheads="1"/>
                      </wps:cNvSpPr>
                      <wps:spPr bwMode="auto">
                        <a:xfrm>
                          <a:off x="6786" y="2573"/>
                          <a:ext cx="360" cy="179"/>
                        </a:xfrm>
                        <a:prstGeom prst="rect">
                          <a:avLst/>
                        </a:prstGeom>
                        <a:solidFill>
                          <a:srgbClr val="6799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Rectangle 75"/>
                      <wps:cNvSpPr>
                        <a:spLocks noChangeArrowheads="1"/>
                      </wps:cNvSpPr>
                      <wps:spPr bwMode="auto">
                        <a:xfrm flipV="1">
                          <a:off x="7146" y="2573"/>
                          <a:ext cx="360" cy="179"/>
                        </a:xfrm>
                        <a:prstGeom prst="rect">
                          <a:avLst/>
                        </a:prstGeom>
                        <a:solidFill>
                          <a:srgbClr val="424E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FD9A7B" id="Group 116" o:spid="_x0000_s1026" style="position:absolute;margin-left:129.15pt;margin-top:91.7pt;width:332.15pt;height:8.95pt;z-index:251664896" coordorigin="863,2573" coordsize="6643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">
              <v:rect id="Rectangle 73" o:spid="_x0000_s1027" style="position:absolute;left:863;top:2573;width:5940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GUMMA&#10;AADbAAAADwAAAGRycy9kb3ducmV2LnhtbERPS2vCQBC+C/6HZYTezMaWShtdRaQPK16aKnocsmMS&#10;zM6G7DaJ/75bELzNx/ec+bI3lWipcaVlBZMoBkGcWV1yrmD/8z5+AeE8ssbKMim4koPlYjiYY6Jt&#10;x9/Upj4XIYRdggoK7+tESpcVZNBFtiYO3Nk2Bn2ATS51g10IN5V8jOOpNFhyaCiwpnVB2SX9NQrS&#10;zef++pTmu69T+3bQH8/Hbfd6VOph1K9mIDz1/i6+uTc6zJ/C/y/h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VGUMMAAADbAAAADwAAAAAAAAAAAAAAAACYAgAAZHJzL2Rv&#10;d25yZXYueG1sUEsFBgAAAAAEAAQA9QAAAIgDAAAAAA==&#10;" fillcolor="#9bbb59" stroked="f" strokecolor="#f2f2f2" strokeweight="3pt">
                <v:shadow color="#4e6128" opacity=".5" offset="1pt"/>
              </v:rect>
              <v:rect id="Rectangle 74" o:spid="_x0000_s1028" style="position:absolute;left:6786;top:2573;width:360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Q2xcMA&#10;AADbAAAADwAAAGRycy9kb3ducmV2LnhtbERPTWvCQBC9C/0PyxR6kbqpSirRVVQIePBiWkqPQ3bM&#10;hmZnQ3bV2F/vCoK3ebzPWax624gzdb52rOBjlIAgLp2uuVLw/ZW/z0D4gKyxcUwKruRhtXwZLDDT&#10;7sIHOhehEjGEfYYKTAhtJqUvDVn0I9cSR+7oOoshwq6SusNLDLeNHCdJKi3WHBsMtrQ1VP4VJ6sg&#10;31fHXPbrcZ3+bzbDn+vvxBRTpd5e+/UcRKA+PMUP907H+Z9w/yUe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Q2xcMAAADbAAAADwAAAAAAAAAAAAAAAACYAgAAZHJzL2Rv&#10;d25yZXYueG1sUEsFBgAAAAAEAAQA9QAAAIgDAAAAAA==&#10;" fillcolor="#6799b0" stroked="f"/>
              <v:rect id="Rectangle 75" o:spid="_x0000_s1029" style="position:absolute;left:7146;top:2573;width:360;height:17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r7MQA&#10;AADbAAAADwAAAGRycy9kb3ducmV2LnhtbESPQWvCQBCF7wX/wzJCb3WjhbaJriKlgj200OgPGHbH&#10;JJqdDdlV0/76zkHwNsN78943i9XgW3WhPjaBDUwnGShiG1zDlYH9bvP0BiomZIdtYDLwSxFWy9HD&#10;AgsXrvxDlzJVSkI4FmigTqkrtI62Jo9xEjpi0Q6h95hk7SvterxKuG/1LMtetMeGpaHGjt5rsqfy&#10;7A3kz/rzuLV/eWk/LOvZd55e2y9jHsfDeg4q0ZDu5tv11gm+wMovMoB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Ta+zEAAAA2wAAAA8AAAAAAAAAAAAAAAAAmAIAAGRycy9k&#10;b3ducmV2LnhtbFBLBQYAAAAABAAEAPUAAACJAwAAAAA=&#10;" fillcolor="#424e8b" stroked="f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3517265</wp:posOffset>
              </wp:positionH>
              <wp:positionV relativeFrom="paragraph">
                <wp:posOffset>24130</wp:posOffset>
              </wp:positionV>
              <wp:extent cx="2424430" cy="1118235"/>
              <wp:effectExtent l="2540" t="0" r="1905" b="635"/>
              <wp:wrapNone/>
              <wp:docPr id="14" name="Text Box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4430" cy="1118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E72" w:rsidRPr="001A4A0D" w:rsidRDefault="00C53E72" w:rsidP="00C53E72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Strada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Valea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Popii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, 179, </w:t>
                          </w:r>
                        </w:p>
                        <w:p w:rsidR="00C53E72" w:rsidRPr="001A4A0D" w:rsidRDefault="00C53E72" w:rsidP="00C53E72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Com.Valea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Călugărească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,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jud.Prahova</w:t>
                          </w:r>
                          <w:proofErr w:type="spellEnd"/>
                        </w:p>
                        <w:p w:rsidR="00C53E72" w:rsidRPr="001A4A0D" w:rsidRDefault="00C53E72" w:rsidP="00C53E72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Telefon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>: 0244235809</w:t>
                          </w:r>
                        </w:p>
                        <w:p w:rsidR="00C53E72" w:rsidRPr="001A4A0D" w:rsidRDefault="00C53E72" w:rsidP="00C53E72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r w:rsidRPr="001A4A0D">
                            <w:rPr>
                              <w:szCs w:val="22"/>
                            </w:rPr>
                            <w:t>Fax: 0244235809</w:t>
                          </w:r>
                        </w:p>
                        <w:p w:rsidR="00C53E72" w:rsidRPr="00257CF9" w:rsidRDefault="00C53E72" w:rsidP="00C53E72">
                          <w:pPr>
                            <w:pStyle w:val="HeaderAddress"/>
                          </w:pPr>
                          <w:r w:rsidRPr="001A4A0D">
                            <w:rPr>
                              <w:szCs w:val="22"/>
                            </w:rPr>
                            <w:t>Email: gsagricol@gmail.com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5" o:spid="_x0000_s1026" type="#_x0000_t202" style="position:absolute;margin-left:276.95pt;margin-top:1.9pt;width:190.9pt;height:88.0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" filled="f" stroked="f">
              <v:textbox>
                <w:txbxContent>
                  <w:p w:rsidR="00C53E72" w:rsidRPr="001A4A0D" w:rsidRDefault="00C53E72" w:rsidP="00C53E72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Strada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 </w:t>
                    </w:r>
                    <w:proofErr w:type="spellStart"/>
                    <w:r w:rsidRPr="001A4A0D">
                      <w:rPr>
                        <w:szCs w:val="22"/>
                      </w:rPr>
                      <w:t>Valea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 </w:t>
                    </w:r>
                    <w:proofErr w:type="spellStart"/>
                    <w:r w:rsidRPr="001A4A0D">
                      <w:rPr>
                        <w:szCs w:val="22"/>
                      </w:rPr>
                      <w:t>Popii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, 179, </w:t>
                    </w:r>
                  </w:p>
                  <w:p w:rsidR="00C53E72" w:rsidRPr="001A4A0D" w:rsidRDefault="00C53E72" w:rsidP="00C53E72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Com.Valea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 </w:t>
                    </w:r>
                    <w:proofErr w:type="spellStart"/>
                    <w:r w:rsidRPr="001A4A0D">
                      <w:rPr>
                        <w:szCs w:val="22"/>
                      </w:rPr>
                      <w:t>Călugărească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, </w:t>
                    </w:r>
                    <w:proofErr w:type="spellStart"/>
                    <w:r w:rsidRPr="001A4A0D">
                      <w:rPr>
                        <w:szCs w:val="22"/>
                      </w:rPr>
                      <w:t>jud.Prahova</w:t>
                    </w:r>
                    <w:proofErr w:type="spellEnd"/>
                  </w:p>
                  <w:p w:rsidR="00C53E72" w:rsidRPr="001A4A0D" w:rsidRDefault="00C53E72" w:rsidP="00C53E72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Telefon</w:t>
                    </w:r>
                    <w:proofErr w:type="spellEnd"/>
                    <w:r w:rsidRPr="001A4A0D">
                      <w:rPr>
                        <w:szCs w:val="22"/>
                      </w:rPr>
                      <w:t>: 0244235809</w:t>
                    </w:r>
                  </w:p>
                  <w:p w:rsidR="00C53E72" w:rsidRPr="001A4A0D" w:rsidRDefault="00C53E72" w:rsidP="00C53E72">
                    <w:pPr>
                      <w:pStyle w:val="HeaderAddress"/>
                      <w:rPr>
                        <w:szCs w:val="22"/>
                      </w:rPr>
                    </w:pPr>
                    <w:r w:rsidRPr="001A4A0D">
                      <w:rPr>
                        <w:szCs w:val="22"/>
                      </w:rPr>
                      <w:t>Fax: 0244235809</w:t>
                    </w:r>
                  </w:p>
                  <w:p w:rsidR="00C53E72" w:rsidRPr="00257CF9" w:rsidRDefault="00C53E72" w:rsidP="00C53E72">
                    <w:pPr>
                      <w:pStyle w:val="HeaderAddress"/>
                    </w:pPr>
                    <w:r w:rsidRPr="001A4A0D">
                      <w:rPr>
                        <w:szCs w:val="22"/>
                      </w:rPr>
                      <w:t>Email: gsagricol@gmail.com</w:t>
                    </w:r>
                  </w:p>
                </w:txbxContent>
              </v:textbox>
            </v:shape>
          </w:pict>
        </mc:Fallback>
      </mc:AlternateContent>
    </w:r>
  </w:p>
  <w:p w:rsidR="00F43BE6" w:rsidRPr="00C53E72" w:rsidRDefault="00F43BE6" w:rsidP="00C53E72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BE6" w:rsidRDefault="00C53E72">
    <w:pPr>
      <w:pStyle w:val="Antet"/>
    </w:pPr>
    <w:r>
      <w:rPr>
        <w:noProof/>
        <w:lang w:val="ro-RO" w:eastAsia="ro-RO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-875665</wp:posOffset>
          </wp:positionH>
          <wp:positionV relativeFrom="paragraph">
            <wp:posOffset>-133350</wp:posOffset>
          </wp:positionV>
          <wp:extent cx="1228725" cy="1438275"/>
          <wp:effectExtent l="0" t="0" r="9525" b="9525"/>
          <wp:wrapNone/>
          <wp:docPr id="112" name="Imagine 112" descr="logo_vectorial3-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 descr="logo_vectorial3-2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438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1640205</wp:posOffset>
              </wp:positionH>
              <wp:positionV relativeFrom="paragraph">
                <wp:posOffset>1164590</wp:posOffset>
              </wp:positionV>
              <wp:extent cx="4218305" cy="113665"/>
              <wp:effectExtent l="1905" t="2540" r="0" b="0"/>
              <wp:wrapNone/>
              <wp:docPr id="5" name="Group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218305" cy="113665"/>
                        <a:chOff x="863" y="2573"/>
                        <a:chExt cx="6643" cy="179"/>
                      </a:xfrm>
                    </wpg:grpSpPr>
                    <wps:wsp>
                      <wps:cNvPr id="6" name="Rectangle 73"/>
                      <wps:cNvSpPr>
                        <a:spLocks noChangeArrowheads="1"/>
                      </wps:cNvSpPr>
                      <wps:spPr bwMode="auto">
                        <a:xfrm>
                          <a:off x="863" y="2573"/>
                          <a:ext cx="5940" cy="179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F2F2F2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4E6128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Rectangle 74"/>
                      <wps:cNvSpPr>
                        <a:spLocks noChangeArrowheads="1"/>
                      </wps:cNvSpPr>
                      <wps:spPr bwMode="auto">
                        <a:xfrm>
                          <a:off x="6786" y="2573"/>
                          <a:ext cx="360" cy="179"/>
                        </a:xfrm>
                        <a:prstGeom prst="rect">
                          <a:avLst/>
                        </a:prstGeom>
                        <a:solidFill>
                          <a:srgbClr val="6799B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75"/>
                      <wps:cNvSpPr>
                        <a:spLocks noChangeArrowheads="1"/>
                      </wps:cNvSpPr>
                      <wps:spPr bwMode="auto">
                        <a:xfrm flipV="1">
                          <a:off x="7146" y="2573"/>
                          <a:ext cx="360" cy="179"/>
                        </a:xfrm>
                        <a:prstGeom prst="rect">
                          <a:avLst/>
                        </a:prstGeom>
                        <a:solidFill>
                          <a:srgbClr val="424E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B0ADD49" id="Group 97" o:spid="_x0000_s1026" style="position:absolute;margin-left:129.15pt;margin-top:91.7pt;width:332.15pt;height:8.95pt;z-index:251659776" coordorigin="863,2573" coordsize="6643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">
              <v:rect id="Rectangle 73" o:spid="_x0000_s1027" style="position:absolute;left:863;top:2573;width:5940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YF7MUA&#10;AADaAAAADwAAAGRycy9kb3ducmV2LnhtbESPT2vCQBTE74LfYXlCb2ZjS6WNriLSP1a8NFX0+Mg+&#10;k2D2bchuk/jtuwXB4zAzv2Hmy95UoqXGlZYVTKIYBHFmdcm5gv3P+/gFhPPIGivLpOBKDpaL4WCO&#10;ibYdf1Ob+lwECLsEFRTe14mULivIoItsTRy8s20M+iCbXOoGuwA3lXyM46k0WHJYKLCmdUHZJf01&#10;CtLN5/76lOa7r1P7dtAfz8dt93pU6mHUr2YgPPX+Hr61N1rBFP6vhBs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gXsxQAAANoAAAAPAAAAAAAAAAAAAAAAAJgCAABkcnMv&#10;ZG93bnJldi54bWxQSwUGAAAAAAQABAD1AAAAigMAAAAA&#10;" fillcolor="#9bbb59" stroked="f" strokecolor="#f2f2f2" strokeweight="3pt">
                <v:shadow color="#4e6128" opacity=".5" offset="1pt"/>
              </v:rect>
              <v:rect id="Rectangle 74" o:spid="_x0000_s1028" style="position:absolute;left:6786;top:2573;width:360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0FecQA&#10;AADaAAAADwAAAGRycy9kb3ducmV2LnhtbESPQWvCQBSE70L/w/IKvUjdVCWV6CoqBDx4MS2lx0f2&#10;mQ3Nvg3ZVWN/vSsIHoeZ+YZZrHrbiDN1vnas4GOUgCAuna65UvD9lb/PQPiArLFxTAqu5GG1fBks&#10;MNPuwgc6F6ESEcI+QwUmhDaT0peGLPqRa4mjd3SdxRBlV0nd4SXCbSPHSZJKizXHBYMtbQ2Vf8XJ&#10;Ksj31TGX/Xpcp/+bzfDn+jsxxVSpt9d+PQcRqA/P8KO90wo+4X4l3g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9BXnEAAAA2gAAAA8AAAAAAAAAAAAAAAAAmAIAAGRycy9k&#10;b3ducmV2LnhtbFBLBQYAAAAABAAEAPUAAACJAwAAAAA=&#10;" fillcolor="#6799b0" stroked="f"/>
              <v:rect id="Rectangle 75" o:spid="_x0000_s1029" style="position:absolute;left:7146;top:2573;width:360;height:17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WnHMAA&#10;AADaAAAADwAAAGRycy9kb3ducmV2LnhtbERP3WrCMBS+H/gO4QjezdQKbq2mRcYGeuFg3R7gkBzb&#10;bs1JabJafXpzMdjlx/e/KyfbiZEG3zpWsFomIIi1My3XCr4+3x6fQfiAbLBzTAqu5KEsZg87zI27&#10;8AeNVahFDGGfo4ImhD6X0uuGLPql64kjd3aDxRDhUEsz4CWG206mSbKRFluODQ329NKQ/ql+rYJs&#10;LY/fB33LKv2qWabvWXjqTkot5tN+CyLQFP7Ff+6DURC3xivxBsj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6WnHMAAAADaAAAADwAAAAAAAAAAAAAAAACYAgAAZHJzL2Rvd25y&#10;ZXYueG1sUEsFBgAAAAAEAAQA9QAAAIUDAAAAAA==&#10;" fillcolor="#424e8b" stroked="f"/>
            </v:group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3517265</wp:posOffset>
              </wp:positionH>
              <wp:positionV relativeFrom="paragraph">
                <wp:posOffset>24130</wp:posOffset>
              </wp:positionV>
              <wp:extent cx="2424430" cy="1118235"/>
              <wp:effectExtent l="2540" t="0" r="1905" b="635"/>
              <wp:wrapNone/>
              <wp:docPr id="4" name="Text 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24430" cy="1118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A0D" w:rsidRPr="001A4A0D" w:rsidRDefault="001A4A0D" w:rsidP="001A4A0D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Strada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Valea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Popii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, 179, </w:t>
                          </w:r>
                        </w:p>
                        <w:p w:rsidR="001A4A0D" w:rsidRPr="001A4A0D" w:rsidRDefault="001A4A0D" w:rsidP="001A4A0D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Com.Valea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Călugărească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 xml:space="preserve">, </w:t>
                          </w:r>
                          <w:proofErr w:type="spellStart"/>
                          <w:r w:rsidRPr="001A4A0D">
                            <w:rPr>
                              <w:szCs w:val="22"/>
                            </w:rPr>
                            <w:t>jud.Prahova</w:t>
                          </w:r>
                          <w:proofErr w:type="spellEnd"/>
                        </w:p>
                        <w:p w:rsidR="001A4A0D" w:rsidRPr="001A4A0D" w:rsidRDefault="001A4A0D" w:rsidP="001A4A0D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proofErr w:type="spellStart"/>
                          <w:r w:rsidRPr="001A4A0D">
                            <w:rPr>
                              <w:szCs w:val="22"/>
                            </w:rPr>
                            <w:t>Telefon</w:t>
                          </w:r>
                          <w:proofErr w:type="spellEnd"/>
                          <w:r w:rsidRPr="001A4A0D">
                            <w:rPr>
                              <w:szCs w:val="22"/>
                            </w:rPr>
                            <w:t>: 0244235809</w:t>
                          </w:r>
                        </w:p>
                        <w:p w:rsidR="001A4A0D" w:rsidRPr="001A4A0D" w:rsidRDefault="001A4A0D" w:rsidP="001A4A0D">
                          <w:pPr>
                            <w:pStyle w:val="HeaderAddress"/>
                            <w:rPr>
                              <w:szCs w:val="22"/>
                            </w:rPr>
                          </w:pPr>
                          <w:r w:rsidRPr="001A4A0D">
                            <w:rPr>
                              <w:szCs w:val="22"/>
                            </w:rPr>
                            <w:t>Fax: 0244235809</w:t>
                          </w:r>
                        </w:p>
                        <w:p w:rsidR="00F43BE6" w:rsidRPr="00257CF9" w:rsidRDefault="001A4A0D" w:rsidP="001A4A0D">
                          <w:pPr>
                            <w:pStyle w:val="HeaderAddress"/>
                          </w:pPr>
                          <w:r w:rsidRPr="001A4A0D">
                            <w:rPr>
                              <w:szCs w:val="22"/>
                            </w:rPr>
                            <w:t>Email: gsagricol@gmail.com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30" type="#_x0000_t202" style="position:absolute;margin-left:276.95pt;margin-top:1.9pt;width:190.9pt;height:88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dCQ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" filled="f" stroked="f">
              <v:textbox>
                <w:txbxContent>
                  <w:p w:rsidR="001A4A0D" w:rsidRPr="001A4A0D" w:rsidRDefault="001A4A0D" w:rsidP="001A4A0D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Strada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 Valea </w:t>
                    </w:r>
                    <w:proofErr w:type="spellStart"/>
                    <w:r w:rsidRPr="001A4A0D">
                      <w:rPr>
                        <w:szCs w:val="22"/>
                      </w:rPr>
                      <w:t>Popii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, 179, </w:t>
                    </w:r>
                  </w:p>
                  <w:p w:rsidR="001A4A0D" w:rsidRPr="001A4A0D" w:rsidRDefault="001A4A0D" w:rsidP="001A4A0D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Com.Valea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 </w:t>
                    </w:r>
                    <w:proofErr w:type="spellStart"/>
                    <w:r w:rsidRPr="001A4A0D">
                      <w:rPr>
                        <w:szCs w:val="22"/>
                      </w:rPr>
                      <w:t>Călugărească</w:t>
                    </w:r>
                    <w:proofErr w:type="spellEnd"/>
                    <w:r w:rsidRPr="001A4A0D">
                      <w:rPr>
                        <w:szCs w:val="22"/>
                      </w:rPr>
                      <w:t xml:space="preserve">, </w:t>
                    </w:r>
                    <w:proofErr w:type="spellStart"/>
                    <w:r w:rsidRPr="001A4A0D">
                      <w:rPr>
                        <w:szCs w:val="22"/>
                      </w:rPr>
                      <w:t>jud.Prahova</w:t>
                    </w:r>
                    <w:proofErr w:type="spellEnd"/>
                  </w:p>
                  <w:p w:rsidR="001A4A0D" w:rsidRPr="001A4A0D" w:rsidRDefault="001A4A0D" w:rsidP="001A4A0D">
                    <w:pPr>
                      <w:pStyle w:val="HeaderAddress"/>
                      <w:rPr>
                        <w:szCs w:val="22"/>
                      </w:rPr>
                    </w:pPr>
                    <w:proofErr w:type="spellStart"/>
                    <w:r w:rsidRPr="001A4A0D">
                      <w:rPr>
                        <w:szCs w:val="22"/>
                      </w:rPr>
                      <w:t>Telefon</w:t>
                    </w:r>
                    <w:proofErr w:type="spellEnd"/>
                    <w:r w:rsidRPr="001A4A0D">
                      <w:rPr>
                        <w:szCs w:val="22"/>
                      </w:rPr>
                      <w:t>: 0244235809</w:t>
                    </w:r>
                  </w:p>
                  <w:p w:rsidR="001A4A0D" w:rsidRPr="001A4A0D" w:rsidRDefault="001A4A0D" w:rsidP="001A4A0D">
                    <w:pPr>
                      <w:pStyle w:val="HeaderAddress"/>
                      <w:rPr>
                        <w:szCs w:val="22"/>
                      </w:rPr>
                    </w:pPr>
                    <w:r w:rsidRPr="001A4A0D">
                      <w:rPr>
                        <w:szCs w:val="22"/>
                      </w:rPr>
                      <w:t>Fax: 0244235809</w:t>
                    </w:r>
                  </w:p>
                  <w:p w:rsidR="00F43BE6" w:rsidRPr="00257CF9" w:rsidRDefault="001A4A0D" w:rsidP="001A4A0D">
                    <w:pPr>
                      <w:pStyle w:val="HeaderAddress"/>
                    </w:pPr>
                    <w:r w:rsidRPr="001A4A0D">
                      <w:rPr>
                        <w:szCs w:val="22"/>
                      </w:rPr>
                      <w:t>Email: gsagricol@gmail.com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16936"/>
    <w:multiLevelType w:val="multilevel"/>
    <w:tmpl w:val="1BB2CB5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color w:val="639BB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">
    <w:nsid w:val="05897C59"/>
    <w:multiLevelType w:val="multilevel"/>
    <w:tmpl w:val="82C2E6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">
    <w:nsid w:val="08055B7C"/>
    <w:multiLevelType w:val="hybridMultilevel"/>
    <w:tmpl w:val="93DE2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7420D"/>
    <w:multiLevelType w:val="hybridMultilevel"/>
    <w:tmpl w:val="841CADA4"/>
    <w:lvl w:ilvl="0" w:tplc="9A9832BA">
      <w:start w:val="1"/>
      <w:numFmt w:val="lowerLetter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182C20"/>
    <w:multiLevelType w:val="multilevel"/>
    <w:tmpl w:val="19820A9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40" w:hanging="1080"/>
      </w:pPr>
      <w:rPr>
        <w:rFonts w:ascii="Courier New" w:hAnsi="Courier New"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5">
    <w:nsid w:val="0C9C6914"/>
    <w:multiLevelType w:val="hybridMultilevel"/>
    <w:tmpl w:val="1160FC6A"/>
    <w:lvl w:ilvl="0" w:tplc="10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E451CA2"/>
    <w:multiLevelType w:val="hybridMultilevel"/>
    <w:tmpl w:val="3FD074A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D61D7A"/>
    <w:multiLevelType w:val="multilevel"/>
    <w:tmpl w:val="82C2E6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8">
    <w:nsid w:val="1A931C9A"/>
    <w:multiLevelType w:val="multilevel"/>
    <w:tmpl w:val="1BB2CB5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color w:val="639BB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9">
    <w:nsid w:val="1C2B5C80"/>
    <w:multiLevelType w:val="hybridMultilevel"/>
    <w:tmpl w:val="CDF8228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E24304"/>
    <w:multiLevelType w:val="hybridMultilevel"/>
    <w:tmpl w:val="1F3CA23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7E469F"/>
    <w:multiLevelType w:val="multilevel"/>
    <w:tmpl w:val="157EC2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2">
    <w:nsid w:val="24505708"/>
    <w:multiLevelType w:val="multilevel"/>
    <w:tmpl w:val="C99E45E2"/>
    <w:lvl w:ilvl="0">
      <w:start w:val="7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3">
    <w:nsid w:val="24CE21DF"/>
    <w:multiLevelType w:val="hybridMultilevel"/>
    <w:tmpl w:val="5FDCEDD0"/>
    <w:lvl w:ilvl="0" w:tplc="10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25A02F51"/>
    <w:multiLevelType w:val="hybridMultilevel"/>
    <w:tmpl w:val="195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75F68"/>
    <w:multiLevelType w:val="multilevel"/>
    <w:tmpl w:val="F2FC541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40" w:hanging="1080"/>
      </w:pPr>
      <w:rPr>
        <w:rFonts w:ascii="Symbol" w:hAnsi="Symbol"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6">
    <w:nsid w:val="29462E3F"/>
    <w:multiLevelType w:val="multilevel"/>
    <w:tmpl w:val="6110FE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800" w:hanging="1440"/>
      </w:pPr>
    </w:lvl>
    <w:lvl w:ilvl="4">
      <w:start w:val="1"/>
      <w:numFmt w:val="decimal"/>
      <w:isLgl/>
      <w:lvlText w:val="%1.%2.%3.%4.%5."/>
      <w:lvlJc w:val="left"/>
      <w:pPr>
        <w:ind w:left="2160" w:hanging="180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</w:lvl>
  </w:abstractNum>
  <w:abstractNum w:abstractNumId="17">
    <w:nsid w:val="299D29C8"/>
    <w:multiLevelType w:val="hybridMultilevel"/>
    <w:tmpl w:val="4A645366"/>
    <w:lvl w:ilvl="0" w:tplc="98BE2BFC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DE6A10"/>
    <w:multiLevelType w:val="multilevel"/>
    <w:tmpl w:val="1BB2CB5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color w:val="639BB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19">
    <w:nsid w:val="30C06A96"/>
    <w:multiLevelType w:val="hybridMultilevel"/>
    <w:tmpl w:val="A8E04888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9565067"/>
    <w:multiLevelType w:val="hybridMultilevel"/>
    <w:tmpl w:val="F5FEC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4F87BA0">
      <w:start w:val="1"/>
      <w:numFmt w:val="decimal"/>
      <w:lvlText w:val="2.%3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3246D5"/>
    <w:multiLevelType w:val="hybridMultilevel"/>
    <w:tmpl w:val="CD10657C"/>
    <w:lvl w:ilvl="0" w:tplc="10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CEB55DA"/>
    <w:multiLevelType w:val="multilevel"/>
    <w:tmpl w:val="224658E2"/>
    <w:lvl w:ilvl="0">
      <w:start w:val="5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3">
    <w:nsid w:val="4234061D"/>
    <w:multiLevelType w:val="hybridMultilevel"/>
    <w:tmpl w:val="3F68DEBA"/>
    <w:name w:val="WW8Num222"/>
    <w:lvl w:ilvl="0" w:tplc="5268E576">
      <w:start w:val="1"/>
      <w:numFmt w:val="bullet"/>
      <w:pStyle w:val="Texte7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44C7507E"/>
    <w:multiLevelType w:val="multilevel"/>
    <w:tmpl w:val="3940C6F2"/>
    <w:lvl w:ilvl="0">
      <w:start w:val="5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5">
    <w:nsid w:val="491147DF"/>
    <w:multiLevelType w:val="hybridMultilevel"/>
    <w:tmpl w:val="D32E4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7529F0"/>
    <w:multiLevelType w:val="multilevel"/>
    <w:tmpl w:val="636468D8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7">
    <w:nsid w:val="4F053B15"/>
    <w:multiLevelType w:val="multilevel"/>
    <w:tmpl w:val="40161CA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28">
    <w:nsid w:val="4F374198"/>
    <w:multiLevelType w:val="hybridMultilevel"/>
    <w:tmpl w:val="602CD020"/>
    <w:lvl w:ilvl="0" w:tplc="A7CA8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9F3C54"/>
    <w:multiLevelType w:val="hybridMultilevel"/>
    <w:tmpl w:val="225EE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63CAD"/>
    <w:multiLevelType w:val="multilevel"/>
    <w:tmpl w:val="40161CA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31">
    <w:nsid w:val="545E692C"/>
    <w:multiLevelType w:val="hybridMultilevel"/>
    <w:tmpl w:val="F858CCC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037C95"/>
    <w:multiLevelType w:val="hybridMultilevel"/>
    <w:tmpl w:val="3CE698A6"/>
    <w:lvl w:ilvl="0" w:tplc="10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C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A7D2F76"/>
    <w:multiLevelType w:val="multilevel"/>
    <w:tmpl w:val="7E5ABFE2"/>
    <w:lvl w:ilvl="0">
      <w:start w:val="4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34">
    <w:nsid w:val="60236AAB"/>
    <w:multiLevelType w:val="hybridMultilevel"/>
    <w:tmpl w:val="D22C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211EDE"/>
    <w:multiLevelType w:val="multilevel"/>
    <w:tmpl w:val="19A41BB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6">
    <w:nsid w:val="6D6331B5"/>
    <w:multiLevelType w:val="hybridMultilevel"/>
    <w:tmpl w:val="62E20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46319F"/>
    <w:multiLevelType w:val="hybridMultilevel"/>
    <w:tmpl w:val="1C1A9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C366994"/>
    <w:multiLevelType w:val="multilevel"/>
    <w:tmpl w:val="32A6517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440" w:hanging="1080"/>
      </w:pPr>
      <w:rPr>
        <w:rFonts w:ascii="Courier New" w:hAnsi="Courier New" w:hint="default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  <w:b/>
        <w:sz w:val="26"/>
        <w:szCs w:val="26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abstractNum w:abstractNumId="39">
    <w:nsid w:val="7D364CA9"/>
    <w:multiLevelType w:val="hybridMultilevel"/>
    <w:tmpl w:val="5CC2EBE6"/>
    <w:lvl w:ilvl="0" w:tplc="9524ECE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2"/>
  </w:num>
  <w:num w:numId="3">
    <w:abstractNumId w:val="23"/>
  </w:num>
  <w:num w:numId="4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0"/>
  </w:num>
  <w:num w:numId="11">
    <w:abstractNumId w:val="35"/>
  </w:num>
  <w:num w:numId="12">
    <w:abstractNumId w:val="6"/>
  </w:num>
  <w:num w:numId="13">
    <w:abstractNumId w:val="28"/>
  </w:num>
  <w:num w:numId="14">
    <w:abstractNumId w:val="18"/>
  </w:num>
  <w:num w:numId="15">
    <w:abstractNumId w:val="14"/>
  </w:num>
  <w:num w:numId="16">
    <w:abstractNumId w:val="26"/>
  </w:num>
  <w:num w:numId="17">
    <w:abstractNumId w:val="29"/>
  </w:num>
  <w:num w:numId="18">
    <w:abstractNumId w:val="1"/>
  </w:num>
  <w:num w:numId="19">
    <w:abstractNumId w:val="2"/>
  </w:num>
  <w:num w:numId="20">
    <w:abstractNumId w:val="25"/>
  </w:num>
  <w:num w:numId="21">
    <w:abstractNumId w:val="36"/>
  </w:num>
  <w:num w:numId="22">
    <w:abstractNumId w:val="9"/>
  </w:num>
  <w:num w:numId="23">
    <w:abstractNumId w:val="7"/>
  </w:num>
  <w:num w:numId="24">
    <w:abstractNumId w:val="37"/>
  </w:num>
  <w:num w:numId="25">
    <w:abstractNumId w:val="27"/>
  </w:num>
  <w:num w:numId="26">
    <w:abstractNumId w:val="15"/>
  </w:num>
  <w:num w:numId="27">
    <w:abstractNumId w:val="33"/>
  </w:num>
  <w:num w:numId="28">
    <w:abstractNumId w:val="30"/>
  </w:num>
  <w:num w:numId="29">
    <w:abstractNumId w:val="12"/>
  </w:num>
  <w:num w:numId="30">
    <w:abstractNumId w:val="11"/>
  </w:num>
  <w:num w:numId="31">
    <w:abstractNumId w:val="39"/>
  </w:num>
  <w:num w:numId="32">
    <w:abstractNumId w:val="38"/>
  </w:num>
  <w:num w:numId="33">
    <w:abstractNumId w:val="4"/>
  </w:num>
  <w:num w:numId="34">
    <w:abstractNumId w:val="22"/>
  </w:num>
  <w:num w:numId="35">
    <w:abstractNumId w:val="24"/>
  </w:num>
  <w:num w:numId="36">
    <w:abstractNumId w:val="8"/>
  </w:num>
  <w:num w:numId="37">
    <w:abstractNumId w:val="0"/>
  </w:num>
  <w:num w:numId="38">
    <w:abstractNumId w:val="17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B8"/>
    <w:rsid w:val="00001F6E"/>
    <w:rsid w:val="00005AB7"/>
    <w:rsid w:val="00013013"/>
    <w:rsid w:val="00020179"/>
    <w:rsid w:val="0002160E"/>
    <w:rsid w:val="00031FC0"/>
    <w:rsid w:val="00042DF8"/>
    <w:rsid w:val="00046DBC"/>
    <w:rsid w:val="00053F0D"/>
    <w:rsid w:val="00054B34"/>
    <w:rsid w:val="00065CCB"/>
    <w:rsid w:val="00071749"/>
    <w:rsid w:val="000720AE"/>
    <w:rsid w:val="00073E71"/>
    <w:rsid w:val="000757AB"/>
    <w:rsid w:val="000859CF"/>
    <w:rsid w:val="000862FB"/>
    <w:rsid w:val="000956F8"/>
    <w:rsid w:val="000B1CCD"/>
    <w:rsid w:val="000B426E"/>
    <w:rsid w:val="000C3732"/>
    <w:rsid w:val="000D134A"/>
    <w:rsid w:val="000D2D0D"/>
    <w:rsid w:val="000E1CFA"/>
    <w:rsid w:val="000E6E5E"/>
    <w:rsid w:val="000E7375"/>
    <w:rsid w:val="000F1391"/>
    <w:rsid w:val="000F7E62"/>
    <w:rsid w:val="001043EF"/>
    <w:rsid w:val="00106D1B"/>
    <w:rsid w:val="001139FA"/>
    <w:rsid w:val="00120525"/>
    <w:rsid w:val="00126F62"/>
    <w:rsid w:val="00132965"/>
    <w:rsid w:val="00135311"/>
    <w:rsid w:val="0014472C"/>
    <w:rsid w:val="00152558"/>
    <w:rsid w:val="0015513E"/>
    <w:rsid w:val="001634C1"/>
    <w:rsid w:val="0016598D"/>
    <w:rsid w:val="001668B7"/>
    <w:rsid w:val="00196C04"/>
    <w:rsid w:val="001A134B"/>
    <w:rsid w:val="001A1C25"/>
    <w:rsid w:val="001A28BF"/>
    <w:rsid w:val="001A3C84"/>
    <w:rsid w:val="001A4A0D"/>
    <w:rsid w:val="001A761B"/>
    <w:rsid w:val="001B08C9"/>
    <w:rsid w:val="001B224D"/>
    <w:rsid w:val="001B7CF9"/>
    <w:rsid w:val="001C2331"/>
    <w:rsid w:val="001D388B"/>
    <w:rsid w:val="001D4649"/>
    <w:rsid w:val="001D5578"/>
    <w:rsid w:val="001E1809"/>
    <w:rsid w:val="00203035"/>
    <w:rsid w:val="002031B8"/>
    <w:rsid w:val="0020743B"/>
    <w:rsid w:val="002128A0"/>
    <w:rsid w:val="0021666C"/>
    <w:rsid w:val="00231889"/>
    <w:rsid w:val="00236C27"/>
    <w:rsid w:val="00240B3D"/>
    <w:rsid w:val="0024169D"/>
    <w:rsid w:val="002518F2"/>
    <w:rsid w:val="00255554"/>
    <w:rsid w:val="0025619A"/>
    <w:rsid w:val="00257CF9"/>
    <w:rsid w:val="0026722E"/>
    <w:rsid w:val="0027040A"/>
    <w:rsid w:val="00271A25"/>
    <w:rsid w:val="00271BEE"/>
    <w:rsid w:val="002726C2"/>
    <w:rsid w:val="00273BC6"/>
    <w:rsid w:val="00280723"/>
    <w:rsid w:val="00281B44"/>
    <w:rsid w:val="00284B81"/>
    <w:rsid w:val="00291172"/>
    <w:rsid w:val="002933CA"/>
    <w:rsid w:val="00293640"/>
    <w:rsid w:val="002B0529"/>
    <w:rsid w:val="002B147D"/>
    <w:rsid w:val="002B1D15"/>
    <w:rsid w:val="002B1D92"/>
    <w:rsid w:val="002B4517"/>
    <w:rsid w:val="002B5FB2"/>
    <w:rsid w:val="002C1AFF"/>
    <w:rsid w:val="002C4E06"/>
    <w:rsid w:val="002D24E6"/>
    <w:rsid w:val="002D4CB9"/>
    <w:rsid w:val="002F0314"/>
    <w:rsid w:val="002F06DC"/>
    <w:rsid w:val="002F1448"/>
    <w:rsid w:val="002F7651"/>
    <w:rsid w:val="003073ED"/>
    <w:rsid w:val="00312AE6"/>
    <w:rsid w:val="0031529F"/>
    <w:rsid w:val="00320705"/>
    <w:rsid w:val="0033074E"/>
    <w:rsid w:val="00333181"/>
    <w:rsid w:val="00345F8E"/>
    <w:rsid w:val="00346D27"/>
    <w:rsid w:val="003637EE"/>
    <w:rsid w:val="003650AF"/>
    <w:rsid w:val="003715CA"/>
    <w:rsid w:val="00376CD1"/>
    <w:rsid w:val="00382E1E"/>
    <w:rsid w:val="00392F60"/>
    <w:rsid w:val="0039343A"/>
    <w:rsid w:val="003946EE"/>
    <w:rsid w:val="003C20EF"/>
    <w:rsid w:val="003D7A85"/>
    <w:rsid w:val="003E0033"/>
    <w:rsid w:val="003E530A"/>
    <w:rsid w:val="003E6D7A"/>
    <w:rsid w:val="003F24FB"/>
    <w:rsid w:val="00400642"/>
    <w:rsid w:val="00403AC6"/>
    <w:rsid w:val="00410D03"/>
    <w:rsid w:val="0041334D"/>
    <w:rsid w:val="004265B6"/>
    <w:rsid w:val="00430382"/>
    <w:rsid w:val="00432C88"/>
    <w:rsid w:val="00441F4C"/>
    <w:rsid w:val="0044431F"/>
    <w:rsid w:val="004465C3"/>
    <w:rsid w:val="00455740"/>
    <w:rsid w:val="00457088"/>
    <w:rsid w:val="004613AA"/>
    <w:rsid w:val="00470F42"/>
    <w:rsid w:val="00481312"/>
    <w:rsid w:val="004A1751"/>
    <w:rsid w:val="004A7C0B"/>
    <w:rsid w:val="004B0AA7"/>
    <w:rsid w:val="004C3B99"/>
    <w:rsid w:val="004D2934"/>
    <w:rsid w:val="004D5B10"/>
    <w:rsid w:val="004D5EB0"/>
    <w:rsid w:val="004E16E5"/>
    <w:rsid w:val="004F11F8"/>
    <w:rsid w:val="004F4EEF"/>
    <w:rsid w:val="00502D08"/>
    <w:rsid w:val="0050320E"/>
    <w:rsid w:val="005054B0"/>
    <w:rsid w:val="00506239"/>
    <w:rsid w:val="00507913"/>
    <w:rsid w:val="0051303E"/>
    <w:rsid w:val="00515C10"/>
    <w:rsid w:val="00517853"/>
    <w:rsid w:val="005179F5"/>
    <w:rsid w:val="00523511"/>
    <w:rsid w:val="005245EC"/>
    <w:rsid w:val="00531520"/>
    <w:rsid w:val="0053157B"/>
    <w:rsid w:val="005407DE"/>
    <w:rsid w:val="0054384F"/>
    <w:rsid w:val="00551645"/>
    <w:rsid w:val="00560950"/>
    <w:rsid w:val="0056385E"/>
    <w:rsid w:val="00564032"/>
    <w:rsid w:val="00564C60"/>
    <w:rsid w:val="0056669B"/>
    <w:rsid w:val="005671DD"/>
    <w:rsid w:val="0057091C"/>
    <w:rsid w:val="00574900"/>
    <w:rsid w:val="00577FB3"/>
    <w:rsid w:val="0058073C"/>
    <w:rsid w:val="005828E5"/>
    <w:rsid w:val="005879F5"/>
    <w:rsid w:val="00587C3C"/>
    <w:rsid w:val="005942D7"/>
    <w:rsid w:val="00597C31"/>
    <w:rsid w:val="005A142A"/>
    <w:rsid w:val="005B48E2"/>
    <w:rsid w:val="005B7313"/>
    <w:rsid w:val="005D2FB7"/>
    <w:rsid w:val="005D2FD8"/>
    <w:rsid w:val="005D36B8"/>
    <w:rsid w:val="005E1196"/>
    <w:rsid w:val="005E5DE2"/>
    <w:rsid w:val="005E607E"/>
    <w:rsid w:val="005F3927"/>
    <w:rsid w:val="005F3EFA"/>
    <w:rsid w:val="005F54CD"/>
    <w:rsid w:val="006026FE"/>
    <w:rsid w:val="00602D2D"/>
    <w:rsid w:val="00606394"/>
    <w:rsid w:val="0061206D"/>
    <w:rsid w:val="00612228"/>
    <w:rsid w:val="00623EC9"/>
    <w:rsid w:val="006264AC"/>
    <w:rsid w:val="00636393"/>
    <w:rsid w:val="00637E9B"/>
    <w:rsid w:val="00642CEC"/>
    <w:rsid w:val="0065078F"/>
    <w:rsid w:val="0066016E"/>
    <w:rsid w:val="00660F05"/>
    <w:rsid w:val="00665684"/>
    <w:rsid w:val="0067390D"/>
    <w:rsid w:val="00673E47"/>
    <w:rsid w:val="0067652B"/>
    <w:rsid w:val="00681F01"/>
    <w:rsid w:val="00684833"/>
    <w:rsid w:val="006938A8"/>
    <w:rsid w:val="006A3690"/>
    <w:rsid w:val="006A538C"/>
    <w:rsid w:val="006B169F"/>
    <w:rsid w:val="006B2AC4"/>
    <w:rsid w:val="006B3C1D"/>
    <w:rsid w:val="006B3E27"/>
    <w:rsid w:val="006B46C7"/>
    <w:rsid w:val="006B4DF4"/>
    <w:rsid w:val="006B7A1E"/>
    <w:rsid w:val="006C2D6D"/>
    <w:rsid w:val="006D6C32"/>
    <w:rsid w:val="006E0CC1"/>
    <w:rsid w:val="006E0CDD"/>
    <w:rsid w:val="006E0D77"/>
    <w:rsid w:val="006E151D"/>
    <w:rsid w:val="006E504B"/>
    <w:rsid w:val="006F0BA7"/>
    <w:rsid w:val="006F49F8"/>
    <w:rsid w:val="0070086B"/>
    <w:rsid w:val="00701277"/>
    <w:rsid w:val="0070289E"/>
    <w:rsid w:val="00706890"/>
    <w:rsid w:val="00706F71"/>
    <w:rsid w:val="00707873"/>
    <w:rsid w:val="0071273A"/>
    <w:rsid w:val="00722509"/>
    <w:rsid w:val="00722CE9"/>
    <w:rsid w:val="00725246"/>
    <w:rsid w:val="00740C62"/>
    <w:rsid w:val="00744C59"/>
    <w:rsid w:val="00750E47"/>
    <w:rsid w:val="0076275F"/>
    <w:rsid w:val="0076300E"/>
    <w:rsid w:val="00766D56"/>
    <w:rsid w:val="007673FE"/>
    <w:rsid w:val="00771B41"/>
    <w:rsid w:val="00772DD5"/>
    <w:rsid w:val="00773FB9"/>
    <w:rsid w:val="00775DB4"/>
    <w:rsid w:val="00790D52"/>
    <w:rsid w:val="00791B40"/>
    <w:rsid w:val="007934FA"/>
    <w:rsid w:val="007953C7"/>
    <w:rsid w:val="00796FEF"/>
    <w:rsid w:val="007A76BD"/>
    <w:rsid w:val="007C04DB"/>
    <w:rsid w:val="007C1014"/>
    <w:rsid w:val="007C3C9D"/>
    <w:rsid w:val="007C4EBB"/>
    <w:rsid w:val="007C6859"/>
    <w:rsid w:val="007D00E6"/>
    <w:rsid w:val="007D4EC3"/>
    <w:rsid w:val="007D7274"/>
    <w:rsid w:val="007F153A"/>
    <w:rsid w:val="007F2365"/>
    <w:rsid w:val="007F4F95"/>
    <w:rsid w:val="008028D9"/>
    <w:rsid w:val="00802CE9"/>
    <w:rsid w:val="00811209"/>
    <w:rsid w:val="008231D8"/>
    <w:rsid w:val="008251BD"/>
    <w:rsid w:val="00834FC8"/>
    <w:rsid w:val="00837990"/>
    <w:rsid w:val="00850005"/>
    <w:rsid w:val="00854ADE"/>
    <w:rsid w:val="0085691C"/>
    <w:rsid w:val="00863EFC"/>
    <w:rsid w:val="00867A91"/>
    <w:rsid w:val="0087067D"/>
    <w:rsid w:val="008760DA"/>
    <w:rsid w:val="00883811"/>
    <w:rsid w:val="008A524C"/>
    <w:rsid w:val="008C5B46"/>
    <w:rsid w:val="008C6948"/>
    <w:rsid w:val="008C6C3A"/>
    <w:rsid w:val="008D080C"/>
    <w:rsid w:val="008D165A"/>
    <w:rsid w:val="008D22C6"/>
    <w:rsid w:val="008D44CF"/>
    <w:rsid w:val="008D6BFD"/>
    <w:rsid w:val="008E098F"/>
    <w:rsid w:val="008F4F7F"/>
    <w:rsid w:val="009121B2"/>
    <w:rsid w:val="009169B5"/>
    <w:rsid w:val="0091738A"/>
    <w:rsid w:val="0092324D"/>
    <w:rsid w:val="009338C0"/>
    <w:rsid w:val="009346CB"/>
    <w:rsid w:val="00936CC8"/>
    <w:rsid w:val="009424AA"/>
    <w:rsid w:val="00945AAC"/>
    <w:rsid w:val="0094672C"/>
    <w:rsid w:val="00955DDB"/>
    <w:rsid w:val="00962E9B"/>
    <w:rsid w:val="00974A70"/>
    <w:rsid w:val="009A10E3"/>
    <w:rsid w:val="009A316F"/>
    <w:rsid w:val="009A48E3"/>
    <w:rsid w:val="009A53B8"/>
    <w:rsid w:val="009A73CA"/>
    <w:rsid w:val="009B7544"/>
    <w:rsid w:val="009B7963"/>
    <w:rsid w:val="009C21A5"/>
    <w:rsid w:val="009C5BDF"/>
    <w:rsid w:val="009C65CB"/>
    <w:rsid w:val="009E2445"/>
    <w:rsid w:val="009E7411"/>
    <w:rsid w:val="009F6955"/>
    <w:rsid w:val="00A01177"/>
    <w:rsid w:val="00A077A9"/>
    <w:rsid w:val="00A115F8"/>
    <w:rsid w:val="00A14D82"/>
    <w:rsid w:val="00A24562"/>
    <w:rsid w:val="00A25509"/>
    <w:rsid w:val="00A3668E"/>
    <w:rsid w:val="00A43738"/>
    <w:rsid w:val="00A4582F"/>
    <w:rsid w:val="00A45EA5"/>
    <w:rsid w:val="00A475F6"/>
    <w:rsid w:val="00A52A02"/>
    <w:rsid w:val="00A540AF"/>
    <w:rsid w:val="00A54DF4"/>
    <w:rsid w:val="00A84B07"/>
    <w:rsid w:val="00A85D9D"/>
    <w:rsid w:val="00A95AD9"/>
    <w:rsid w:val="00AA5896"/>
    <w:rsid w:val="00AA5E91"/>
    <w:rsid w:val="00AA6950"/>
    <w:rsid w:val="00AB4BC9"/>
    <w:rsid w:val="00AB6181"/>
    <w:rsid w:val="00AE315B"/>
    <w:rsid w:val="00AE67E3"/>
    <w:rsid w:val="00AF191C"/>
    <w:rsid w:val="00AF2CE9"/>
    <w:rsid w:val="00B02CDA"/>
    <w:rsid w:val="00B125D8"/>
    <w:rsid w:val="00B17D62"/>
    <w:rsid w:val="00B27978"/>
    <w:rsid w:val="00B42C5D"/>
    <w:rsid w:val="00B5253E"/>
    <w:rsid w:val="00B62B58"/>
    <w:rsid w:val="00B675A5"/>
    <w:rsid w:val="00B734A4"/>
    <w:rsid w:val="00B80DC4"/>
    <w:rsid w:val="00B83C9E"/>
    <w:rsid w:val="00B87845"/>
    <w:rsid w:val="00B959D6"/>
    <w:rsid w:val="00B9612A"/>
    <w:rsid w:val="00B9748E"/>
    <w:rsid w:val="00BA4DC4"/>
    <w:rsid w:val="00BB1249"/>
    <w:rsid w:val="00BB2FEC"/>
    <w:rsid w:val="00BB6305"/>
    <w:rsid w:val="00BC657D"/>
    <w:rsid w:val="00BD04EF"/>
    <w:rsid w:val="00BD75B1"/>
    <w:rsid w:val="00BE0D73"/>
    <w:rsid w:val="00BE74CC"/>
    <w:rsid w:val="00BF18C8"/>
    <w:rsid w:val="00BF25B8"/>
    <w:rsid w:val="00BF2B8A"/>
    <w:rsid w:val="00BF3AA4"/>
    <w:rsid w:val="00BF755E"/>
    <w:rsid w:val="00C04CB8"/>
    <w:rsid w:val="00C0549D"/>
    <w:rsid w:val="00C063E6"/>
    <w:rsid w:val="00C10560"/>
    <w:rsid w:val="00C11491"/>
    <w:rsid w:val="00C156E8"/>
    <w:rsid w:val="00C33C43"/>
    <w:rsid w:val="00C3640C"/>
    <w:rsid w:val="00C37CEF"/>
    <w:rsid w:val="00C53E72"/>
    <w:rsid w:val="00C576EF"/>
    <w:rsid w:val="00C60B92"/>
    <w:rsid w:val="00C61773"/>
    <w:rsid w:val="00C624E3"/>
    <w:rsid w:val="00C6264A"/>
    <w:rsid w:val="00C643C3"/>
    <w:rsid w:val="00C652D3"/>
    <w:rsid w:val="00C70658"/>
    <w:rsid w:val="00C7138C"/>
    <w:rsid w:val="00C777BF"/>
    <w:rsid w:val="00C77DEB"/>
    <w:rsid w:val="00C811D6"/>
    <w:rsid w:val="00C819C9"/>
    <w:rsid w:val="00C842E0"/>
    <w:rsid w:val="00C91A91"/>
    <w:rsid w:val="00C95D19"/>
    <w:rsid w:val="00CA5870"/>
    <w:rsid w:val="00CA61E1"/>
    <w:rsid w:val="00CB0642"/>
    <w:rsid w:val="00CB610C"/>
    <w:rsid w:val="00CB74D6"/>
    <w:rsid w:val="00CC1A80"/>
    <w:rsid w:val="00CC6521"/>
    <w:rsid w:val="00CD3893"/>
    <w:rsid w:val="00CD4254"/>
    <w:rsid w:val="00CE2481"/>
    <w:rsid w:val="00CF6DFB"/>
    <w:rsid w:val="00D03EBE"/>
    <w:rsid w:val="00D06388"/>
    <w:rsid w:val="00D20D39"/>
    <w:rsid w:val="00D3082F"/>
    <w:rsid w:val="00D349EB"/>
    <w:rsid w:val="00D40296"/>
    <w:rsid w:val="00D543AC"/>
    <w:rsid w:val="00D544DD"/>
    <w:rsid w:val="00D5644E"/>
    <w:rsid w:val="00D61FAD"/>
    <w:rsid w:val="00D66975"/>
    <w:rsid w:val="00D7521B"/>
    <w:rsid w:val="00D80AE5"/>
    <w:rsid w:val="00D86B21"/>
    <w:rsid w:val="00DA431C"/>
    <w:rsid w:val="00DB27E2"/>
    <w:rsid w:val="00DB572A"/>
    <w:rsid w:val="00DB7F85"/>
    <w:rsid w:val="00DC440A"/>
    <w:rsid w:val="00DC53AE"/>
    <w:rsid w:val="00DC72D8"/>
    <w:rsid w:val="00DD18E4"/>
    <w:rsid w:val="00DD4449"/>
    <w:rsid w:val="00DD7142"/>
    <w:rsid w:val="00DD76F1"/>
    <w:rsid w:val="00DE57CE"/>
    <w:rsid w:val="00DE7C1A"/>
    <w:rsid w:val="00E012AD"/>
    <w:rsid w:val="00E02289"/>
    <w:rsid w:val="00E1113D"/>
    <w:rsid w:val="00E2164B"/>
    <w:rsid w:val="00E23D9F"/>
    <w:rsid w:val="00E24231"/>
    <w:rsid w:val="00E24C0B"/>
    <w:rsid w:val="00E32FC4"/>
    <w:rsid w:val="00E346DD"/>
    <w:rsid w:val="00E37268"/>
    <w:rsid w:val="00E43DEB"/>
    <w:rsid w:val="00E51FF5"/>
    <w:rsid w:val="00E54C8B"/>
    <w:rsid w:val="00E56B21"/>
    <w:rsid w:val="00E57F3E"/>
    <w:rsid w:val="00E60D4C"/>
    <w:rsid w:val="00E660E9"/>
    <w:rsid w:val="00E71863"/>
    <w:rsid w:val="00E8413A"/>
    <w:rsid w:val="00E84862"/>
    <w:rsid w:val="00EA157E"/>
    <w:rsid w:val="00EA499D"/>
    <w:rsid w:val="00EA715A"/>
    <w:rsid w:val="00EC2FDD"/>
    <w:rsid w:val="00EC4AF5"/>
    <w:rsid w:val="00EC5483"/>
    <w:rsid w:val="00EC5AD1"/>
    <w:rsid w:val="00EC7210"/>
    <w:rsid w:val="00ED08F7"/>
    <w:rsid w:val="00ED5322"/>
    <w:rsid w:val="00EE2441"/>
    <w:rsid w:val="00EE30D9"/>
    <w:rsid w:val="00EE48F8"/>
    <w:rsid w:val="00EE6B70"/>
    <w:rsid w:val="00EF432A"/>
    <w:rsid w:val="00EF6BAD"/>
    <w:rsid w:val="00F040B7"/>
    <w:rsid w:val="00F064F4"/>
    <w:rsid w:val="00F10801"/>
    <w:rsid w:val="00F3219D"/>
    <w:rsid w:val="00F43524"/>
    <w:rsid w:val="00F43BE6"/>
    <w:rsid w:val="00F50DDA"/>
    <w:rsid w:val="00F55953"/>
    <w:rsid w:val="00F5682E"/>
    <w:rsid w:val="00F5796D"/>
    <w:rsid w:val="00F61B60"/>
    <w:rsid w:val="00F93922"/>
    <w:rsid w:val="00F96540"/>
    <w:rsid w:val="00F97C81"/>
    <w:rsid w:val="00FA2041"/>
    <w:rsid w:val="00FB07E1"/>
    <w:rsid w:val="00FB093E"/>
    <w:rsid w:val="00FB3011"/>
    <w:rsid w:val="00FB317E"/>
    <w:rsid w:val="00FB4FB8"/>
    <w:rsid w:val="00FB74F7"/>
    <w:rsid w:val="00FC6DE6"/>
    <w:rsid w:val="00FC7EF7"/>
    <w:rsid w:val="00FD5FEC"/>
    <w:rsid w:val="00FD6C7E"/>
    <w:rsid w:val="00FE007F"/>
    <w:rsid w:val="00FE1AB4"/>
    <w:rsid w:val="00FE4AB8"/>
    <w:rsid w:val="00FE6F05"/>
    <w:rsid w:val="00FF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5A51C2A-E864-4635-9AA7-A22E3588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7E3"/>
    <w:pPr>
      <w:spacing w:after="200" w:line="276" w:lineRule="auto"/>
    </w:pPr>
    <w:rPr>
      <w:sz w:val="22"/>
      <w:szCs w:val="22"/>
      <w:lang w:val="fr-FR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AE67E3"/>
    <w:pPr>
      <w:keepNext/>
      <w:spacing w:before="24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Titlu2">
    <w:name w:val="heading 2"/>
    <w:basedOn w:val="Normal"/>
    <w:next w:val="Normal"/>
    <w:link w:val="Titlu2Caracter"/>
    <w:unhideWhenUsed/>
    <w:qFormat/>
    <w:rsid w:val="00AE67E3"/>
    <w:pPr>
      <w:keepNext/>
      <w:spacing w:before="24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Titlu3">
    <w:name w:val="heading 3"/>
    <w:basedOn w:val="Normal"/>
    <w:next w:val="Normal"/>
    <w:link w:val="Titlu3Caracter"/>
    <w:uiPriority w:val="9"/>
    <w:qFormat/>
    <w:rsid w:val="009A48E3"/>
    <w:pPr>
      <w:keepNext/>
      <w:spacing w:before="24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Titlu4">
    <w:name w:val="heading 4"/>
    <w:basedOn w:val="Normal"/>
    <w:next w:val="Normal"/>
    <w:link w:val="Titlu4Caracter"/>
    <w:uiPriority w:val="9"/>
    <w:qFormat/>
    <w:rsid w:val="00AE67E3"/>
    <w:pPr>
      <w:keepNext/>
      <w:spacing w:before="240" w:after="60" w:line="360" w:lineRule="auto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Titlu5">
    <w:name w:val="heading 5"/>
    <w:basedOn w:val="Normal"/>
    <w:next w:val="Normal"/>
    <w:link w:val="Titlu5Caracter"/>
    <w:uiPriority w:val="9"/>
    <w:qFormat/>
    <w:rsid w:val="00AE67E3"/>
    <w:pPr>
      <w:spacing w:before="240" w:after="60" w:line="360" w:lineRule="auto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207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0743B"/>
  </w:style>
  <w:style w:type="paragraph" w:styleId="Subsol">
    <w:name w:val="footer"/>
    <w:basedOn w:val="Normal"/>
    <w:link w:val="SubsolCaracter"/>
    <w:uiPriority w:val="99"/>
    <w:unhideWhenUsed/>
    <w:rsid w:val="00207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0743B"/>
  </w:style>
  <w:style w:type="paragraph" w:styleId="TextnBalon">
    <w:name w:val="Balloon Text"/>
    <w:basedOn w:val="Normal"/>
    <w:link w:val="TextnBalonCaracter"/>
    <w:uiPriority w:val="99"/>
    <w:semiHidden/>
    <w:unhideWhenUsed/>
    <w:rsid w:val="002074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nBalonCaracter">
    <w:name w:val="Text în Balon Caracter"/>
    <w:link w:val="TextnBalon"/>
    <w:uiPriority w:val="99"/>
    <w:semiHidden/>
    <w:rsid w:val="0020743B"/>
    <w:rPr>
      <w:rFonts w:ascii="Tahoma" w:hAnsi="Tahoma" w:cs="Tahoma"/>
      <w:sz w:val="16"/>
      <w:szCs w:val="16"/>
    </w:rPr>
  </w:style>
  <w:style w:type="paragraph" w:customStyle="1" w:styleId="HeaderAddress">
    <w:name w:val="Header Address"/>
    <w:basedOn w:val="Normal"/>
    <w:qFormat/>
    <w:rsid w:val="00564C60"/>
    <w:pPr>
      <w:spacing w:after="0" w:line="0" w:lineRule="atLeast"/>
      <w:jc w:val="right"/>
    </w:pPr>
    <w:rPr>
      <w:rFonts w:cs="Tahoma"/>
      <w:color w:val="639BB0"/>
      <w:szCs w:val="18"/>
    </w:rPr>
  </w:style>
  <w:style w:type="paragraph" w:styleId="Frspaiere">
    <w:name w:val="No Spacing"/>
    <w:uiPriority w:val="1"/>
    <w:qFormat/>
    <w:rsid w:val="007953C7"/>
    <w:rPr>
      <w:rFonts w:ascii="Tahoma" w:hAnsi="Tahoma"/>
      <w:sz w:val="18"/>
      <w:szCs w:val="22"/>
      <w:lang w:val="en-US" w:eastAsia="en-US"/>
    </w:rPr>
  </w:style>
  <w:style w:type="paragraph" w:customStyle="1" w:styleId="DocumentTitle">
    <w:name w:val="Document Title"/>
    <w:basedOn w:val="Normal"/>
    <w:qFormat/>
    <w:rsid w:val="007953C7"/>
    <w:pPr>
      <w:spacing w:after="0" w:line="0" w:lineRule="atLeast"/>
    </w:pPr>
    <w:rPr>
      <w:color w:val="6DA235"/>
      <w:sz w:val="40"/>
    </w:rPr>
  </w:style>
  <w:style w:type="paragraph" w:customStyle="1" w:styleId="DocumentType">
    <w:name w:val="Document Type"/>
    <w:basedOn w:val="DocumentTitle"/>
    <w:qFormat/>
    <w:rsid w:val="007953C7"/>
    <w:rPr>
      <w:caps/>
      <w:sz w:val="24"/>
    </w:rPr>
  </w:style>
  <w:style w:type="paragraph" w:customStyle="1" w:styleId="DocumentSubtitle">
    <w:name w:val="Document Subtitle"/>
    <w:basedOn w:val="Normal"/>
    <w:qFormat/>
    <w:rsid w:val="007953C7"/>
    <w:pPr>
      <w:spacing w:before="600" w:line="0" w:lineRule="atLeast"/>
    </w:pPr>
    <w:rPr>
      <w:color w:val="639BB0"/>
      <w:sz w:val="32"/>
    </w:rPr>
  </w:style>
  <w:style w:type="table" w:styleId="Tabelgril">
    <w:name w:val="Table Grid"/>
    <w:basedOn w:val="TabelNormal"/>
    <w:rsid w:val="00C624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Title">
    <w:name w:val="Table Title"/>
    <w:basedOn w:val="Normal"/>
    <w:qFormat/>
    <w:rsid w:val="00C624E3"/>
    <w:pPr>
      <w:spacing w:after="0" w:line="0" w:lineRule="atLeast"/>
      <w:jc w:val="center"/>
    </w:pPr>
    <w:rPr>
      <w:color w:val="FFFFFF"/>
      <w:sz w:val="26"/>
    </w:rPr>
  </w:style>
  <w:style w:type="paragraph" w:customStyle="1" w:styleId="TableSubtitle">
    <w:name w:val="Table Subtitle"/>
    <w:basedOn w:val="Normal"/>
    <w:qFormat/>
    <w:rsid w:val="00C624E3"/>
    <w:pPr>
      <w:spacing w:before="120" w:after="120" w:line="0" w:lineRule="atLeast"/>
      <w:jc w:val="center"/>
    </w:pPr>
    <w:rPr>
      <w:color w:val="FFFFFF"/>
    </w:rPr>
  </w:style>
  <w:style w:type="paragraph" w:styleId="Listparagraf">
    <w:name w:val="List Paragraph"/>
    <w:basedOn w:val="Normal"/>
    <w:uiPriority w:val="34"/>
    <w:qFormat/>
    <w:rsid w:val="00BF3AA4"/>
    <w:pPr>
      <w:spacing w:before="120" w:after="120" w:line="0" w:lineRule="atLeast"/>
      <w:ind w:left="720"/>
    </w:pPr>
  </w:style>
  <w:style w:type="paragraph" w:customStyle="1" w:styleId="FrontPageTitle">
    <w:name w:val="Front Page Title"/>
    <w:basedOn w:val="DocumentTitle"/>
    <w:qFormat/>
    <w:rsid w:val="00606394"/>
    <w:pPr>
      <w:jc w:val="center"/>
    </w:pPr>
    <w:rPr>
      <w:b/>
      <w:sz w:val="44"/>
    </w:rPr>
  </w:style>
  <w:style w:type="paragraph" w:customStyle="1" w:styleId="FrontPageSubtitle">
    <w:name w:val="Front Page Subtitle"/>
    <w:basedOn w:val="DocumentSubtitle"/>
    <w:qFormat/>
    <w:rsid w:val="00606394"/>
    <w:pPr>
      <w:spacing w:before="60"/>
      <w:jc w:val="center"/>
    </w:pPr>
    <w:rPr>
      <w:b/>
    </w:rPr>
  </w:style>
  <w:style w:type="character" w:styleId="Hyperlink">
    <w:name w:val="Hyperlink"/>
    <w:uiPriority w:val="99"/>
    <w:unhideWhenUsed/>
    <w:rsid w:val="00BF25B8"/>
    <w:rPr>
      <w:color w:val="0000FF"/>
      <w:u w:val="single"/>
    </w:rPr>
  </w:style>
  <w:style w:type="paragraph" w:customStyle="1" w:styleId="Corpsdetexte21">
    <w:name w:val="Corps de texte 21"/>
    <w:basedOn w:val="Normal"/>
    <w:uiPriority w:val="99"/>
    <w:rsid w:val="002F0314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iCs/>
      <w:sz w:val="16"/>
      <w:szCs w:val="16"/>
      <w:lang w:eastAsia="ar-SA"/>
    </w:rPr>
  </w:style>
  <w:style w:type="paragraph" w:styleId="Textnotdesubsol">
    <w:name w:val="footnote text"/>
    <w:aliases w:val="Podrozdział,Footnote,single space,FOOTNOTES,fn Char Char Char,fn Char Char,fn Char,fn,Footnote Text Char Char,Fußnote Char Char Char,Fußnote,Fußnote Char,Fußnote Char Char Char Char"/>
    <w:basedOn w:val="Normal"/>
    <w:link w:val="TextnotdesubsolCaracter"/>
    <w:uiPriority w:val="99"/>
    <w:rsid w:val="002F0314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aliases w:val="Podrozdział Char1,Footnote Char1,single space Char1,FOOTNOTES Char1,fn Char Char Char Char1,fn Char Char Char2,fn Char Char2,fn Char2,Footnote Text Char Char Char1,Fußnote Char Char Char Char2,Fußnote Char2,Fußnote Char Char1"/>
    <w:uiPriority w:val="99"/>
    <w:semiHidden/>
    <w:rsid w:val="002F0314"/>
    <w:rPr>
      <w:rFonts w:ascii="Tahoma" w:hAnsi="Tahoma"/>
    </w:rPr>
  </w:style>
  <w:style w:type="character" w:customStyle="1" w:styleId="TextnotdesubsolCaracter">
    <w:name w:val="Text notă de subsol Caracter"/>
    <w:aliases w:val="Podrozdział Caracter,Footnote Caracter,single space Caracter,FOOTNOTES Caracter,fn Char Char Char Caracter,fn Char Char Caracter,fn Char Caracter,fn Caracter,Footnote Text Char Char Caracter,Fußnote Char Char Char Caracter"/>
    <w:link w:val="Textnotdesubsol"/>
    <w:uiPriority w:val="99"/>
    <w:rsid w:val="002F0314"/>
    <w:rPr>
      <w:rFonts w:ascii="Times New Roman" w:eastAsia="Times New Roman" w:hAnsi="Times New Roman"/>
      <w:lang w:val="fr-FR" w:eastAsia="ar-SA"/>
    </w:rPr>
  </w:style>
  <w:style w:type="character" w:styleId="Referinnotdesubsol">
    <w:name w:val="footnote reference"/>
    <w:aliases w:val="Footnote symbol"/>
    <w:uiPriority w:val="99"/>
    <w:rsid w:val="002F0314"/>
    <w:rPr>
      <w:vertAlign w:val="superscript"/>
    </w:rPr>
  </w:style>
  <w:style w:type="character" w:styleId="Referincomentariu">
    <w:name w:val="annotation reference"/>
    <w:uiPriority w:val="99"/>
    <w:semiHidden/>
    <w:unhideWhenUsed/>
    <w:rsid w:val="000B426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0B426E"/>
    <w:rPr>
      <w:rFonts w:ascii="Tahoma" w:hAnsi="Tahoma"/>
      <w:sz w:val="20"/>
      <w:szCs w:val="20"/>
      <w:lang w:val="en-US"/>
    </w:rPr>
  </w:style>
  <w:style w:type="character" w:customStyle="1" w:styleId="TextcomentariuCaracter">
    <w:name w:val="Text comentariu Caracter"/>
    <w:link w:val="Textcomentariu"/>
    <w:uiPriority w:val="99"/>
    <w:rsid w:val="000B426E"/>
    <w:rPr>
      <w:rFonts w:ascii="Tahoma" w:hAnsi="Tahoma"/>
      <w:lang w:val="en-US"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0B426E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semiHidden/>
    <w:rsid w:val="000B426E"/>
    <w:rPr>
      <w:rFonts w:ascii="Tahoma" w:hAnsi="Tahoma"/>
      <w:b/>
      <w:bCs/>
      <w:lang w:val="en-US" w:eastAsia="en-US"/>
    </w:rPr>
  </w:style>
  <w:style w:type="paragraph" w:styleId="Revizuire">
    <w:name w:val="Revision"/>
    <w:hidden/>
    <w:uiPriority w:val="99"/>
    <w:semiHidden/>
    <w:rsid w:val="000E7375"/>
    <w:rPr>
      <w:rFonts w:ascii="Tahoma" w:hAnsi="Tahoma"/>
      <w:sz w:val="18"/>
      <w:szCs w:val="22"/>
      <w:lang w:val="en-US" w:eastAsia="en-US"/>
    </w:rPr>
  </w:style>
  <w:style w:type="paragraph" w:customStyle="1" w:styleId="Default">
    <w:name w:val="Default"/>
    <w:qFormat/>
    <w:rsid w:val="00CB06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r-CA" w:eastAsia="fr-CA"/>
    </w:rPr>
  </w:style>
  <w:style w:type="character" w:styleId="Robust">
    <w:name w:val="Strong"/>
    <w:qFormat/>
    <w:rsid w:val="00CB0642"/>
    <w:rPr>
      <w:b/>
      <w:bCs/>
    </w:rPr>
  </w:style>
  <w:style w:type="character" w:customStyle="1" w:styleId="Titlu3Caracter">
    <w:name w:val="Titlu 3 Caracter"/>
    <w:link w:val="Titlu3"/>
    <w:uiPriority w:val="9"/>
    <w:rsid w:val="009A48E3"/>
    <w:rPr>
      <w:rFonts w:ascii="Arial" w:hAnsi="Arial" w:cs="Arial"/>
      <w:b/>
      <w:bCs/>
      <w:sz w:val="26"/>
      <w:szCs w:val="26"/>
    </w:rPr>
  </w:style>
  <w:style w:type="character" w:customStyle="1" w:styleId="StandardFettCar">
    <w:name w:val="StandardFett Car"/>
    <w:link w:val="StandardFett"/>
    <w:rsid w:val="00DB27E2"/>
    <w:rPr>
      <w:rFonts w:ascii="Arial" w:hAnsi="Arial"/>
      <w:b/>
      <w:lang w:val="fr-CH" w:eastAsia="de-CH"/>
    </w:rPr>
  </w:style>
  <w:style w:type="paragraph" w:customStyle="1" w:styleId="StandardFett0">
    <w:name w:val="Standard Fett"/>
    <w:basedOn w:val="Normal"/>
    <w:rsid w:val="00DB27E2"/>
    <w:pPr>
      <w:widowControl w:val="0"/>
      <w:spacing w:after="0" w:line="280" w:lineRule="atLeast"/>
      <w:jc w:val="both"/>
    </w:pPr>
    <w:rPr>
      <w:rFonts w:ascii="Arial (W1)" w:eastAsia="Times New Roman" w:hAnsi="Arial (W1)"/>
      <w:b/>
      <w:bCs/>
      <w:szCs w:val="20"/>
      <w:lang w:val="de-CH" w:eastAsia="de-DE"/>
    </w:rPr>
  </w:style>
  <w:style w:type="paragraph" w:customStyle="1" w:styleId="StandardFett">
    <w:name w:val="StandardFett"/>
    <w:basedOn w:val="Normal"/>
    <w:next w:val="Normal"/>
    <w:link w:val="StandardFettCar"/>
    <w:rsid w:val="00DB27E2"/>
    <w:pPr>
      <w:spacing w:after="0" w:line="260" w:lineRule="atLeast"/>
    </w:pPr>
    <w:rPr>
      <w:rFonts w:ascii="Arial" w:hAnsi="Arial"/>
      <w:b/>
      <w:sz w:val="20"/>
      <w:szCs w:val="20"/>
      <w:lang w:val="fr-CH" w:eastAsia="de-CH"/>
    </w:rPr>
  </w:style>
  <w:style w:type="character" w:customStyle="1" w:styleId="Titlu1Caracter">
    <w:name w:val="Titlu 1 Caracter"/>
    <w:link w:val="Titlu1"/>
    <w:uiPriority w:val="9"/>
    <w:rsid w:val="00AE67E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lu2Caracter">
    <w:name w:val="Titlu 2 Caracter"/>
    <w:link w:val="Titlu2"/>
    <w:rsid w:val="00AE67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lu4Caracter">
    <w:name w:val="Titlu 4 Caracter"/>
    <w:link w:val="Titlu4"/>
    <w:uiPriority w:val="9"/>
    <w:rsid w:val="00AE67E3"/>
    <w:rPr>
      <w:rFonts w:eastAsia="Times New Roman"/>
      <w:b/>
      <w:bCs/>
      <w:sz w:val="28"/>
      <w:szCs w:val="28"/>
    </w:rPr>
  </w:style>
  <w:style w:type="character" w:customStyle="1" w:styleId="Titlu5Caracter">
    <w:name w:val="Titlu 5 Caracter"/>
    <w:link w:val="Titlu5"/>
    <w:uiPriority w:val="9"/>
    <w:rsid w:val="00AE67E3"/>
    <w:rPr>
      <w:rFonts w:eastAsia="Times New Roman"/>
      <w:b/>
      <w:bCs/>
      <w:i/>
      <w:iCs/>
      <w:sz w:val="26"/>
      <w:szCs w:val="26"/>
    </w:rPr>
  </w:style>
  <w:style w:type="character" w:customStyle="1" w:styleId="Heading2Char1">
    <w:name w:val="Heading 2 Char1"/>
    <w:uiPriority w:val="9"/>
    <w:rsid w:val="00AE67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uiPriority w:val="9"/>
    <w:rsid w:val="00AE67E3"/>
    <w:rPr>
      <w:rFonts w:ascii="Cambria" w:eastAsia="Times New Roman" w:hAnsi="Cambria" w:cs="Times New Roman"/>
      <w:b/>
      <w:bCs/>
      <w:color w:val="4F81BD"/>
    </w:rPr>
  </w:style>
  <w:style w:type="paragraph" w:customStyle="1" w:styleId="a">
    <w:name w:val="ý"/>
    <w:rsid w:val="00AE67E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TOC1">
    <w:name w:val="ÕTOC 1"/>
    <w:basedOn w:val="a"/>
    <w:next w:val="a"/>
    <w:uiPriority w:val="99"/>
    <w:rsid w:val="00AE67E3"/>
    <w:pPr>
      <w:spacing w:after="100"/>
    </w:pPr>
  </w:style>
  <w:style w:type="paragraph" w:styleId="Cuprins1">
    <w:name w:val="toc 1"/>
    <w:basedOn w:val="Normal"/>
    <w:next w:val="Normal"/>
    <w:autoRedefine/>
    <w:uiPriority w:val="39"/>
    <w:unhideWhenUsed/>
    <w:rsid w:val="009C21A5"/>
    <w:pPr>
      <w:tabs>
        <w:tab w:val="left" w:pos="284"/>
        <w:tab w:val="right" w:leader="dot" w:pos="9498"/>
      </w:tabs>
      <w:spacing w:after="0" w:line="240" w:lineRule="auto"/>
      <w:ind w:right="-1"/>
    </w:pPr>
    <w:rPr>
      <w:rFonts w:ascii="Tahoma" w:hAnsi="Tahoma"/>
      <w:sz w:val="18"/>
    </w:rPr>
  </w:style>
  <w:style w:type="paragraph" w:styleId="Cuprins2">
    <w:name w:val="toc 2"/>
    <w:basedOn w:val="Normal"/>
    <w:next w:val="Normal"/>
    <w:autoRedefine/>
    <w:uiPriority w:val="39"/>
    <w:unhideWhenUsed/>
    <w:rsid w:val="005245EC"/>
    <w:pPr>
      <w:tabs>
        <w:tab w:val="left" w:pos="284"/>
        <w:tab w:val="left" w:pos="567"/>
        <w:tab w:val="right" w:leader="dot" w:pos="9498"/>
      </w:tabs>
      <w:spacing w:after="0" w:line="240" w:lineRule="auto"/>
      <w:ind w:left="181"/>
    </w:pPr>
    <w:rPr>
      <w:rFonts w:ascii="Tahoma" w:hAnsi="Tahoma"/>
      <w:sz w:val="18"/>
    </w:rPr>
  </w:style>
  <w:style w:type="paragraph" w:styleId="Cuprins3">
    <w:name w:val="toc 3"/>
    <w:basedOn w:val="Normal"/>
    <w:next w:val="Normal"/>
    <w:autoRedefine/>
    <w:uiPriority w:val="39"/>
    <w:unhideWhenUsed/>
    <w:rsid w:val="0094672C"/>
    <w:pPr>
      <w:tabs>
        <w:tab w:val="left" w:pos="284"/>
        <w:tab w:val="left" w:pos="567"/>
        <w:tab w:val="left" w:pos="851"/>
        <w:tab w:val="right" w:leader="dot" w:pos="9465"/>
        <w:tab w:val="right" w:leader="dot" w:pos="9498"/>
      </w:tabs>
      <w:spacing w:after="0" w:line="240" w:lineRule="auto"/>
      <w:ind w:left="360" w:right="-448"/>
    </w:pPr>
    <w:rPr>
      <w:rFonts w:ascii="Tahoma" w:hAnsi="Tahoma"/>
      <w:sz w:val="18"/>
    </w:rPr>
  </w:style>
  <w:style w:type="paragraph" w:styleId="Textsimplu">
    <w:name w:val="Plain Text"/>
    <w:basedOn w:val="Normal"/>
    <w:link w:val="TextsimpluCaracter"/>
    <w:uiPriority w:val="99"/>
    <w:unhideWhenUsed/>
    <w:rsid w:val="00AE67E3"/>
    <w:pPr>
      <w:spacing w:after="0"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uiPriority w:val="99"/>
    <w:rsid w:val="00AE67E3"/>
    <w:rPr>
      <w:rFonts w:ascii="Courier New" w:hAnsi="Courier New" w:cs="Courier New"/>
    </w:rPr>
  </w:style>
  <w:style w:type="character" w:customStyle="1" w:styleId="TextsimpluCaracter">
    <w:name w:val="Text simplu Caracter"/>
    <w:link w:val="Textsimplu"/>
    <w:uiPriority w:val="99"/>
    <w:rsid w:val="00AE67E3"/>
    <w:rPr>
      <w:rFonts w:ascii="Consolas" w:hAnsi="Consolas"/>
      <w:sz w:val="21"/>
      <w:szCs w:val="21"/>
    </w:rPr>
  </w:style>
  <w:style w:type="character" w:styleId="Accentuat">
    <w:name w:val="Emphasis"/>
    <w:uiPriority w:val="20"/>
    <w:qFormat/>
    <w:rsid w:val="00AE67E3"/>
    <w:rPr>
      <w:i/>
      <w:iCs/>
    </w:rPr>
  </w:style>
  <w:style w:type="paragraph" w:customStyle="1" w:styleId="gHeading3">
    <w:name w:val="g Heading 3"/>
    <w:basedOn w:val="a"/>
    <w:next w:val="a"/>
    <w:uiPriority w:val="99"/>
    <w:rsid w:val="00AE67E3"/>
    <w:pPr>
      <w:keepNext/>
      <w:keepLines/>
      <w:spacing w:before="200" w:after="0"/>
    </w:pPr>
    <w:rPr>
      <w:b/>
      <w:bCs/>
      <w:color w:val="FFFF00"/>
    </w:rPr>
  </w:style>
  <w:style w:type="paragraph" w:customStyle="1" w:styleId="Heading4">
    <w:name w:val=" Heading 4"/>
    <w:basedOn w:val="a"/>
    <w:next w:val="a"/>
    <w:uiPriority w:val="99"/>
    <w:rsid w:val="00AE67E3"/>
    <w:pPr>
      <w:keepNext/>
      <w:keepLines/>
      <w:spacing w:before="200" w:after="0"/>
    </w:pPr>
    <w:rPr>
      <w:b/>
      <w:bCs/>
      <w:i/>
      <w:iCs/>
      <w:color w:val="FFFF00"/>
    </w:rPr>
  </w:style>
  <w:style w:type="paragraph" w:customStyle="1" w:styleId="PlainText">
    <w:name w:val="ÜPlain Text"/>
    <w:basedOn w:val="a"/>
    <w:uiPriority w:val="99"/>
    <w:rsid w:val="00AE67E3"/>
    <w:pPr>
      <w:spacing w:after="0" w:line="240" w:lineRule="auto"/>
    </w:pPr>
    <w:rPr>
      <w:sz w:val="21"/>
      <w:szCs w:val="21"/>
    </w:rPr>
  </w:style>
  <w:style w:type="paragraph" w:customStyle="1" w:styleId="ListParagraph">
    <w:name w:val="êList Paragraph"/>
    <w:basedOn w:val="a"/>
    <w:uiPriority w:val="99"/>
    <w:rsid w:val="00AE67E3"/>
  </w:style>
  <w:style w:type="paragraph" w:customStyle="1" w:styleId="NormalWeb">
    <w:name w:val="êNormal (Web)"/>
    <w:basedOn w:val="a"/>
    <w:uiPriority w:val="99"/>
    <w:rsid w:val="00AE67E3"/>
    <w:pPr>
      <w:spacing w:before="100" w:after="100" w:line="240" w:lineRule="auto"/>
    </w:pPr>
    <w:rPr>
      <w:sz w:val="24"/>
      <w:szCs w:val="24"/>
    </w:rPr>
  </w:style>
  <w:style w:type="paragraph" w:styleId="Titlucuprins">
    <w:name w:val="TOC Heading"/>
    <w:basedOn w:val="Titlu1"/>
    <w:next w:val="Normal"/>
    <w:uiPriority w:val="39"/>
    <w:qFormat/>
    <w:rsid w:val="00AE67E3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character" w:styleId="HyperlinkParcurs">
    <w:name w:val="FollowedHyperlink"/>
    <w:uiPriority w:val="99"/>
    <w:semiHidden/>
    <w:unhideWhenUsed/>
    <w:rsid w:val="00AE67E3"/>
    <w:rPr>
      <w:color w:val="800080"/>
      <w:u w:val="single"/>
    </w:rPr>
  </w:style>
  <w:style w:type="paragraph" w:customStyle="1" w:styleId="NormalWeb1">
    <w:name w:val="Normal (Web)1"/>
    <w:basedOn w:val="Normal"/>
    <w:rsid w:val="00AE67E3"/>
    <w:pPr>
      <w:spacing w:after="0" w:line="240" w:lineRule="auto"/>
    </w:pPr>
    <w:rPr>
      <w:rFonts w:ascii="Times New Roman" w:eastAsia="SimSun" w:hAnsi="Times New Roman"/>
      <w:color w:val="000000"/>
      <w:sz w:val="24"/>
      <w:szCs w:val="24"/>
      <w:lang w:eastAsia="zh-CN"/>
    </w:rPr>
  </w:style>
  <w:style w:type="character" w:customStyle="1" w:styleId="tpa1">
    <w:name w:val="tpa1"/>
    <w:basedOn w:val="Fontdeparagrafimplicit"/>
    <w:rsid w:val="00AE67E3"/>
  </w:style>
  <w:style w:type="character" w:customStyle="1" w:styleId="tax1">
    <w:name w:val="tax1"/>
    <w:rsid w:val="00AE67E3"/>
    <w:rPr>
      <w:b/>
      <w:bCs/>
      <w:sz w:val="26"/>
      <w:szCs w:val="26"/>
    </w:rPr>
  </w:style>
  <w:style w:type="character" w:customStyle="1" w:styleId="major">
    <w:name w:val="major"/>
    <w:basedOn w:val="Fontdeparagrafimplicit"/>
    <w:rsid w:val="00AE67E3"/>
  </w:style>
  <w:style w:type="paragraph" w:customStyle="1" w:styleId="description1">
    <w:name w:val="description1"/>
    <w:basedOn w:val="Normal"/>
    <w:rsid w:val="00AE67E3"/>
    <w:pPr>
      <w:spacing w:after="150" w:line="240" w:lineRule="auto"/>
      <w:ind w:left="300"/>
    </w:pPr>
    <w:rPr>
      <w:rFonts w:ascii="Times New Roman" w:eastAsia="Times New Roman" w:hAnsi="Times New Roman"/>
      <w:sz w:val="31"/>
      <w:szCs w:val="31"/>
    </w:rPr>
  </w:style>
  <w:style w:type="character" w:customStyle="1" w:styleId="cveditbigtext">
    <w:name w:val="cvedit_bigtext"/>
    <w:basedOn w:val="Fontdeparagrafimplicit"/>
    <w:rsid w:val="00AE67E3"/>
  </w:style>
  <w:style w:type="character" w:styleId="Accentuareintens">
    <w:name w:val="Intense Emphasis"/>
    <w:uiPriority w:val="21"/>
    <w:qFormat/>
    <w:rsid w:val="00AE67E3"/>
    <w:rPr>
      <w:b/>
      <w:bCs/>
    </w:rPr>
  </w:style>
  <w:style w:type="paragraph" w:styleId="NormalWeb0">
    <w:name w:val="Normal (Web)"/>
    <w:basedOn w:val="Normal"/>
    <w:uiPriority w:val="99"/>
    <w:unhideWhenUsed/>
    <w:rsid w:val="00AE67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paragraph" w:customStyle="1" w:styleId="Texte7">
    <w:name w:val="Texte 7"/>
    <w:basedOn w:val="Normal"/>
    <w:rsid w:val="00AE67E3"/>
    <w:pPr>
      <w:numPr>
        <w:numId w:val="3"/>
      </w:numPr>
      <w:spacing w:before="120" w:after="60" w:line="240" w:lineRule="auto"/>
      <w:jc w:val="both"/>
    </w:pPr>
    <w:rPr>
      <w:rFonts w:ascii="Arial" w:eastAsia="Times New Roman" w:hAnsi="Arial"/>
      <w:sz w:val="18"/>
      <w:szCs w:val="20"/>
      <w:lang w:eastAsia="fr-FR"/>
    </w:rPr>
  </w:style>
  <w:style w:type="paragraph" w:customStyle="1" w:styleId="Tableaunormal">
    <w:name w:val="Tableau normal"/>
    <w:basedOn w:val="Normal"/>
    <w:uiPriority w:val="99"/>
    <w:rsid w:val="00AE67E3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fr-FR"/>
    </w:rPr>
  </w:style>
  <w:style w:type="paragraph" w:customStyle="1" w:styleId="TableauGrascentr">
    <w:name w:val="Tableau Gras centré"/>
    <w:basedOn w:val="Normal"/>
    <w:uiPriority w:val="99"/>
    <w:rsid w:val="00AE67E3"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fr-FR"/>
    </w:rPr>
  </w:style>
  <w:style w:type="paragraph" w:customStyle="1" w:styleId="P2">
    <w:name w:val="P2"/>
    <w:basedOn w:val="Normal"/>
    <w:rsid w:val="00AE67E3"/>
    <w:pPr>
      <w:spacing w:after="0" w:line="240" w:lineRule="auto"/>
      <w:ind w:left="1134" w:right="567" w:firstLine="709"/>
      <w:jc w:val="both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txtplain1">
    <w:name w:val="txtplain1"/>
    <w:basedOn w:val="Fontdeparagrafimplicit"/>
    <w:rsid w:val="00AE67E3"/>
  </w:style>
  <w:style w:type="paragraph" w:customStyle="1" w:styleId="NormalLatinTahoma">
    <w:name w:val="Normal + (Latin) Tahoma"/>
    <w:aliases w:val="12 pt"/>
    <w:basedOn w:val="Default"/>
    <w:rsid w:val="00AE67E3"/>
  </w:style>
  <w:style w:type="character" w:customStyle="1" w:styleId="EndnoteCharacters">
    <w:name w:val="Endnote Characters"/>
    <w:rsid w:val="00AE67E3"/>
  </w:style>
  <w:style w:type="paragraph" w:customStyle="1" w:styleId="a0">
    <w:name w:val=""/>
    <w:rsid w:val="00AE67E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ListParagraph0">
    <w:name w:val="List Paragraph"/>
    <w:basedOn w:val="a0"/>
    <w:uiPriority w:val="99"/>
    <w:rsid w:val="00AE67E3"/>
    <w:pPr>
      <w:spacing w:before="120" w:after="120" w:line="240" w:lineRule="auto"/>
      <w:ind w:left="720"/>
    </w:pPr>
    <w:rPr>
      <w:sz w:val="18"/>
      <w:szCs w:val="18"/>
    </w:rPr>
  </w:style>
  <w:style w:type="paragraph" w:customStyle="1" w:styleId="a1">
    <w:name w:val=""/>
    <w:rsid w:val="00AE67E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NormalWeb2">
    <w:name w:val="Normal (Web)"/>
    <w:basedOn w:val="a1"/>
    <w:uiPriority w:val="99"/>
    <w:rsid w:val="00AE67E3"/>
    <w:pPr>
      <w:spacing w:before="100" w:after="100" w:line="240" w:lineRule="auto"/>
    </w:pPr>
    <w:rPr>
      <w:sz w:val="24"/>
      <w:szCs w:val="24"/>
    </w:rPr>
  </w:style>
  <w:style w:type="paragraph" w:customStyle="1" w:styleId="ListParagraph1">
    <w:name w:val="List Paragraph"/>
    <w:basedOn w:val="a1"/>
    <w:uiPriority w:val="99"/>
    <w:rsid w:val="00AE67E3"/>
    <w:pPr>
      <w:spacing w:before="120" w:after="120" w:line="240" w:lineRule="auto"/>
      <w:ind w:left="720"/>
    </w:pPr>
    <w:rPr>
      <w:sz w:val="18"/>
      <w:szCs w:val="18"/>
    </w:rPr>
  </w:style>
  <w:style w:type="paragraph" w:customStyle="1" w:styleId="a2">
    <w:name w:val=""/>
    <w:rsid w:val="00E012AD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v">
    <w:name w:val="v"/>
    <w:basedOn w:val="a2"/>
    <w:next w:val="a2"/>
    <w:uiPriority w:val="99"/>
    <w:rsid w:val="00E012AD"/>
    <w:pPr>
      <w:keepNext/>
      <w:spacing w:before="240" w:after="60"/>
    </w:pPr>
    <w:rPr>
      <w:b/>
      <w:bCs/>
      <w:sz w:val="26"/>
      <w:szCs w:val="26"/>
    </w:rPr>
  </w:style>
  <w:style w:type="paragraph" w:customStyle="1" w:styleId="1">
    <w:name w:val="%1"/>
    <w:uiPriority w:val="99"/>
    <w:rsid w:val="001A28BF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customStyle="1" w:styleId="3">
    <w:name w:val="í3"/>
    <w:basedOn w:val="Normal"/>
    <w:uiPriority w:val="99"/>
    <w:rsid w:val="00BD7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3">
    <w:name w:val="%í"/>
    <w:basedOn w:val="1"/>
    <w:uiPriority w:val="99"/>
    <w:rsid w:val="00BF18C8"/>
    <w:pPr>
      <w:spacing w:after="0" w:line="240" w:lineRule="auto"/>
    </w:pPr>
    <w:rPr>
      <w:color w:val="000000"/>
      <w:sz w:val="24"/>
      <w:szCs w:val="24"/>
    </w:rPr>
  </w:style>
  <w:style w:type="paragraph" w:customStyle="1" w:styleId="a4">
    <w:name w:val="í"/>
    <w:rsid w:val="004F11F8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customStyle="1" w:styleId="tlfcsyntagme">
    <w:name w:val="tlf_csyntagme"/>
    <w:basedOn w:val="Fontdeparagrafimplicit"/>
    <w:rsid w:val="00013013"/>
  </w:style>
  <w:style w:type="paragraph" w:styleId="Plandocument">
    <w:name w:val="Document Map"/>
    <w:basedOn w:val="Normal"/>
    <w:link w:val="PlandocumentCaracter"/>
    <w:uiPriority w:val="99"/>
    <w:semiHidden/>
    <w:unhideWhenUsed/>
    <w:rsid w:val="00E346DD"/>
    <w:rPr>
      <w:rFonts w:ascii="Tahoma" w:hAnsi="Tahoma"/>
      <w:sz w:val="16"/>
      <w:szCs w:val="16"/>
      <w:lang w:val="x-none" w:eastAsia="x-none"/>
    </w:rPr>
  </w:style>
  <w:style w:type="character" w:customStyle="1" w:styleId="PlandocumentCaracter">
    <w:name w:val="Plan document Caracter"/>
    <w:link w:val="Plandocument"/>
    <w:uiPriority w:val="99"/>
    <w:semiHidden/>
    <w:rsid w:val="00E346D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Fontdeparagrafimplicit"/>
    <w:rsid w:val="00673E47"/>
  </w:style>
  <w:style w:type="character" w:customStyle="1" w:styleId="mediumtext">
    <w:name w:val="medium_text"/>
    <w:basedOn w:val="Fontdeparagrafimplicit"/>
    <w:rsid w:val="00673E47"/>
  </w:style>
  <w:style w:type="paragraph" w:customStyle="1" w:styleId="Paragraphepourtitre2">
    <w:name w:val="Paragraphe pour titre2"/>
    <w:basedOn w:val="Normal"/>
    <w:rsid w:val="00673E47"/>
    <w:pPr>
      <w:keepLines/>
      <w:spacing w:before="120" w:after="120" w:line="240" w:lineRule="auto"/>
      <w:ind w:left="851"/>
      <w:jc w:val="both"/>
    </w:pPr>
    <w:rPr>
      <w:rFonts w:ascii="Verdana" w:eastAsia="Times New Roman" w:hAnsi="Verdana"/>
      <w:sz w:val="20"/>
      <w:szCs w:val="20"/>
      <w:lang w:eastAsia="fr-FR"/>
    </w:rPr>
  </w:style>
  <w:style w:type="paragraph" w:styleId="Cuprins4">
    <w:name w:val="toc 4"/>
    <w:basedOn w:val="Normal"/>
    <w:next w:val="Normal"/>
    <w:autoRedefine/>
    <w:uiPriority w:val="39"/>
    <w:unhideWhenUsed/>
    <w:rsid w:val="00850005"/>
    <w:pPr>
      <w:tabs>
        <w:tab w:val="left" w:pos="284"/>
        <w:tab w:val="left" w:pos="1276"/>
        <w:tab w:val="left" w:pos="1418"/>
        <w:tab w:val="right" w:leader="dot" w:pos="9465"/>
      </w:tabs>
      <w:spacing w:after="0" w:line="240" w:lineRule="auto"/>
      <w:ind w:left="660"/>
    </w:pPr>
  </w:style>
  <w:style w:type="paragraph" w:styleId="Cuprins5">
    <w:name w:val="toc 5"/>
    <w:basedOn w:val="Normal"/>
    <w:next w:val="Normal"/>
    <w:autoRedefine/>
    <w:uiPriority w:val="39"/>
    <w:unhideWhenUsed/>
    <w:rsid w:val="0087067D"/>
    <w:pPr>
      <w:tabs>
        <w:tab w:val="left" w:pos="1843"/>
        <w:tab w:val="right" w:leader="dot" w:pos="9465"/>
      </w:tabs>
      <w:spacing w:after="0" w:line="240" w:lineRule="auto"/>
      <w:ind w:left="880"/>
    </w:pPr>
  </w:style>
  <w:style w:type="paragraph" w:styleId="Cuprins6">
    <w:name w:val="toc 6"/>
    <w:basedOn w:val="Normal"/>
    <w:next w:val="Normal"/>
    <w:autoRedefine/>
    <w:uiPriority w:val="39"/>
    <w:unhideWhenUsed/>
    <w:rsid w:val="0087067D"/>
    <w:pPr>
      <w:tabs>
        <w:tab w:val="left" w:pos="2268"/>
        <w:tab w:val="right" w:leader="dot" w:pos="9465"/>
      </w:tabs>
      <w:spacing w:after="0" w:line="240" w:lineRule="auto"/>
      <w:ind w:left="1100"/>
    </w:pPr>
  </w:style>
  <w:style w:type="paragraph" w:styleId="Corptext">
    <w:name w:val="Body Text"/>
    <w:basedOn w:val="Normal"/>
    <w:link w:val="CorptextCaracter"/>
    <w:uiPriority w:val="99"/>
    <w:rsid w:val="0015513E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iCs/>
      <w:sz w:val="20"/>
      <w:szCs w:val="20"/>
      <w:lang w:eastAsia="ar-SA"/>
    </w:rPr>
  </w:style>
  <w:style w:type="character" w:customStyle="1" w:styleId="CorptextCaracter">
    <w:name w:val="Corp text Caracter"/>
    <w:link w:val="Corptext"/>
    <w:uiPriority w:val="99"/>
    <w:rsid w:val="0015513E"/>
    <w:rPr>
      <w:rFonts w:ascii="Times New Roman" w:eastAsia="Times New Roman" w:hAnsi="Times New Roman"/>
      <w:i/>
      <w:iCs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_________works\_personal%20works\outsourcing%20factory\ci\Word+Template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0EBB6-FFD4-4C39-8139-5D63E7AA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Word+Template</Template>
  <TotalTime>3</TotalTime>
  <Pages>3</Pages>
  <Words>571</Words>
  <Characters>3312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totAcasa</Company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Ragalie</dc:creator>
  <cp:keywords/>
  <cp:lastModifiedBy>Bizonete</cp:lastModifiedBy>
  <cp:revision>3</cp:revision>
  <cp:lastPrinted>2011-04-21T19:26:00Z</cp:lastPrinted>
  <dcterms:created xsi:type="dcterms:W3CDTF">2015-02-01T19:34:00Z</dcterms:created>
  <dcterms:modified xsi:type="dcterms:W3CDTF">2015-02-01T19:38:00Z</dcterms:modified>
</cp:coreProperties>
</file>